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4B25D9A6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4725B" w:rsidRPr="00E4725B">
        <w:rPr>
          <w:rFonts w:cs="Arial"/>
          <w:b/>
          <w:bCs/>
          <w:sz w:val="26"/>
          <w:szCs w:val="26"/>
        </w:rPr>
        <w:t>S5-244456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697A17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331744">
                <w:rPr>
                  <w:b/>
                  <w:noProof/>
                  <w:sz w:val="28"/>
                </w:rPr>
                <w:t>7</w:t>
              </w:r>
              <w:r w:rsidR="00502812">
                <w:rPr>
                  <w:b/>
                  <w:noProof/>
                  <w:sz w:val="28"/>
                </w:rPr>
                <w:t>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9ADC8F9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4725B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077E7612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872003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E06A40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4658BD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</w:t>
            </w:r>
            <w:r w:rsidR="00331744">
              <w:rPr>
                <w:noProof/>
              </w:rPr>
              <w:t>7</w:t>
            </w:r>
            <w:r w:rsidR="00502812">
              <w:rPr>
                <w:noProof/>
              </w:rPr>
              <w:t>3</w:t>
            </w:r>
            <w:r w:rsidR="00872003">
              <w:rPr>
                <w:noProof/>
              </w:rPr>
              <w:t xml:space="preserve"> </w:t>
            </w:r>
            <w:r w:rsidR="00D21820" w:rsidRPr="00D21820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50C487F" w:rsidR="003D0A48" w:rsidRDefault="000014BC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India Private Limited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C36AA55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5E615CD" w:rsidR="003D0A48" w:rsidRPr="00310192" w:rsidRDefault="00FD2EC3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AA85443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872003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4CF855F6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</w:t>
            </w:r>
            <w:r w:rsidR="002B2801">
              <w:t xml:space="preserve">and NRM rules and </w:t>
            </w:r>
            <w:r w:rsidR="000A60F4">
              <w:t>definition.</w:t>
            </w:r>
            <w:r w:rsidR="008F48D5">
              <w:t xml:space="preserve"> </w:t>
            </w:r>
            <w:r w:rsidR="008F48D5" w:rsidRPr="008F48D5">
              <w:t>Support for XML is removed from TS 28.623 from release 18. This document refers to parts of TS 28.623 that are removed.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7500C1" w14:textId="78E93A67" w:rsidR="00872003" w:rsidRDefault="003A0D04" w:rsidP="00872003">
            <w:pPr>
              <w:pStyle w:val="CRCoverPage"/>
              <w:spacing w:after="0"/>
            </w:pPr>
            <w:bookmarkStart w:id="3" w:name="_Hlk173482003"/>
            <w:r>
              <w:t xml:space="preserve">Correct reference to XML definitions. </w:t>
            </w:r>
            <w:bookmarkEnd w:id="3"/>
            <w:r w:rsidR="009E22F8">
              <w:t xml:space="preserve">Remove abbreviation that exist in </w:t>
            </w:r>
            <w:r w:rsidR="008278A1">
              <w:t>TS 28.616</w:t>
            </w:r>
            <w:r w:rsidR="002B2801">
              <w:t xml:space="preserve"> and 21.905.</w:t>
            </w:r>
            <w:r w:rsidR="005F6429" w:rsidRPr="005F6429">
              <w:rPr>
                <w:rFonts w:ascii="Times New Roman" w:eastAsia="SimSun" w:hAnsi="Times New Roman"/>
              </w:rPr>
              <w:t xml:space="preserve"> </w:t>
            </w:r>
            <w:r w:rsidR="005F6429" w:rsidRPr="005F6429">
              <w:t>Correct reference to DN</w:t>
            </w:r>
          </w:p>
          <w:p w14:paraId="342AD2CB" w14:textId="3EA88984" w:rsidR="00872003" w:rsidRDefault="00872003" w:rsidP="00872003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62A938C4" w:rsidR="003D0A48" w:rsidRDefault="005076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 w:rsidRPr="0050768A">
              <w:rPr>
                <w:noProof/>
              </w:rPr>
              <w:t>The document continue to refer to non-existing information. It leads to incomplete solution set.</w:t>
            </w:r>
            <w:bookmarkEnd w:id="4"/>
            <w:ins w:id="5" w:author="Zhulia Ayani" w:date="2024-08-04T19:46:00Z">
              <w:r w:rsidR="00D21820">
                <w:t xml:space="preserve"> </w:t>
              </w:r>
            </w:ins>
            <w:r w:rsidR="00D21820" w:rsidRPr="00D21820">
              <w:rPr>
                <w:noProof/>
              </w:rPr>
              <w:t>Referring to a version number for a TS indicates that all future versions of this document are based on that version and not updated versions. This is misleading.</w:t>
            </w:r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FD19873" w:rsidR="00C25C58" w:rsidRPr="00AC09FF" w:rsidRDefault="00C25C58" w:rsidP="00C25C5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1, 2, 3.1, 3.2, </w:t>
            </w:r>
            <w:r w:rsidR="00E307F7">
              <w:rPr>
                <w:noProof/>
              </w:rPr>
              <w:t xml:space="preserve">A.0, </w:t>
            </w:r>
            <w:r w:rsidR="00044D14">
              <w:rPr>
                <w:noProof/>
              </w:rPr>
              <w:t xml:space="preserve">A.1.1, </w:t>
            </w:r>
            <w:r>
              <w:rPr>
                <w:noProof/>
              </w:rPr>
              <w:t>A.</w:t>
            </w:r>
            <w:r w:rsidR="00044D14">
              <w:rPr>
                <w:noProof/>
              </w:rPr>
              <w:t>1</w:t>
            </w:r>
            <w:r>
              <w:rPr>
                <w:noProof/>
              </w:rPr>
              <w:t>.2,</w:t>
            </w:r>
            <w:r w:rsidR="00E307F7">
              <w:rPr>
                <w:noProof/>
              </w:rPr>
              <w:t xml:space="preserve"> </w:t>
            </w:r>
            <w:r w:rsidR="00044D14">
              <w:rPr>
                <w:noProof/>
              </w:rPr>
              <w:t xml:space="preserve"> A.2.1, B</w:t>
            </w:r>
            <w:r>
              <w:rPr>
                <w:noProof/>
              </w:rPr>
              <w:t>.3.3</w:t>
            </w:r>
          </w:p>
        </w:tc>
      </w:tr>
      <w:tr w:rsidR="00C25C5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C25C58" w:rsidRDefault="00C25C58" w:rsidP="00C25C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C5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C5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C25C58" w:rsidRDefault="00C25C58" w:rsidP="00C25C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C25C58" w:rsidRDefault="00C25C58" w:rsidP="00C25C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C25C58" w:rsidRDefault="00C25C58" w:rsidP="00C25C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C5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C25C58" w:rsidRDefault="00C25C58" w:rsidP="00C25C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C25C58" w:rsidRDefault="00C25C58" w:rsidP="00C25C58">
            <w:pPr>
              <w:pStyle w:val="CRCoverPage"/>
              <w:spacing w:after="0"/>
              <w:rPr>
                <w:noProof/>
              </w:rPr>
            </w:pPr>
          </w:p>
        </w:tc>
      </w:tr>
      <w:tr w:rsidR="00C25C5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C5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C25C58" w:rsidRPr="008863B9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C25C58" w:rsidRPr="008863B9" w:rsidRDefault="00C25C58" w:rsidP="00C25C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C5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C25C58" w:rsidRDefault="00C25C58" w:rsidP="00C25C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D2C8159" w:rsidR="00C25C58" w:rsidRDefault="00C25C58" w:rsidP="00C25C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62CBD2E8" w14:textId="77777777" w:rsidR="00331744" w:rsidRPr="00343FC5" w:rsidRDefault="00331744" w:rsidP="00331744">
      <w:pPr>
        <w:pStyle w:val="EX"/>
      </w:pPr>
    </w:p>
    <w:p w14:paraId="406709FD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4BF70FF1" w14:textId="77777777" w:rsidR="00331744" w:rsidRDefault="00331744" w:rsidP="00331744">
      <w:pPr>
        <w:pStyle w:val="Heading1"/>
      </w:pPr>
      <w:bookmarkStart w:id="6" w:name="_Toc398909830"/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Scope</w:t>
      </w:r>
      <w:bookmarkEnd w:id="6"/>
    </w:p>
    <w:p w14:paraId="3B320499" w14:textId="77777777" w:rsidR="00331744" w:rsidRDefault="00331744" w:rsidP="00331744">
      <w:r>
        <w:t xml:space="preserve">The present document is part of an Integration Reference Point (IRP) named </w:t>
      </w:r>
      <w:r>
        <w:rPr>
          <w:rFonts w:hint="eastAsia"/>
          <w:lang w:eastAsia="zh-CN"/>
        </w:rPr>
        <w:t>HNS</w:t>
      </w:r>
      <w:r>
        <w:t xml:space="preserve">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rFonts w:hint="eastAsia"/>
          <w:lang w:eastAsia="zh-CN"/>
        </w:rPr>
        <w:t>HNS</w:t>
      </w:r>
      <w:r>
        <w:t xml:space="preserve"> resources. The </w:t>
      </w:r>
      <w:r>
        <w:rPr>
          <w:rFonts w:hint="eastAsia"/>
          <w:lang w:eastAsia="zh-CN"/>
        </w:rPr>
        <w:t>HNS</w:t>
      </w:r>
      <w:r>
        <w:t xml:space="preserve"> NRM IRP comprises a set of specifications defining Requirements, a protocol neutral Information Service and one or more Solution Set(s).</w:t>
      </w:r>
    </w:p>
    <w:p w14:paraId="26278C9B" w14:textId="77777777" w:rsidR="00D82499" w:rsidRDefault="00D82499" w:rsidP="00D82499">
      <w:r>
        <w:t xml:space="preserve">The present document specifies the Solution Sets for the </w:t>
      </w:r>
      <w:r>
        <w:rPr>
          <w:rFonts w:hint="eastAsia"/>
          <w:lang w:eastAsia="zh-CN"/>
        </w:rPr>
        <w:t>HNS</w:t>
      </w:r>
      <w:r>
        <w:t xml:space="preserve"> NRM IRP</w:t>
      </w:r>
      <w:ins w:id="7" w:author="Zhulia Ayani" w:date="2024-08-04T19:40:00Z">
        <w:r>
          <w:t>, see 3GPP TS 28.672 [5]</w:t>
        </w:r>
      </w:ins>
      <w:r>
        <w:t>.</w:t>
      </w:r>
    </w:p>
    <w:p w14:paraId="5649E67B" w14:textId="77777777" w:rsidR="00D82499" w:rsidDel="006C0E29" w:rsidRDefault="00D82499" w:rsidP="00D82499">
      <w:pPr>
        <w:rPr>
          <w:del w:id="8" w:author="Zhulia Ayani" w:date="2024-08-04T19:40:00Z"/>
        </w:rPr>
      </w:pPr>
      <w:del w:id="9" w:author="Zhulia Ayani" w:date="2024-08-04T19:40:00Z">
        <w:r w:rsidDel="006C0E29">
          <w:delText xml:space="preserve">This specification is related to 3GPP TS 28.672 </w:delText>
        </w:r>
      </w:del>
      <w:del w:id="10" w:author="Zhulia Ayani" w:date="2024-08-02T16:10:00Z">
        <w:r w:rsidDel="00B01082">
          <w:delText>V</w:delText>
        </w:r>
        <w:r w:rsidDel="00B01082">
          <w:rPr>
            <w:rFonts w:hint="eastAsia"/>
            <w:lang w:eastAsia="zh-CN"/>
          </w:rPr>
          <w:delText>1</w:delText>
        </w:r>
        <w:r w:rsidDel="00B01082">
          <w:rPr>
            <w:lang w:eastAsia="zh-CN"/>
          </w:rPr>
          <w:delText>4</w:delText>
        </w:r>
        <w:r w:rsidDel="00B01082">
          <w:delText xml:space="preserve">.0.X </w:delText>
        </w:r>
      </w:del>
      <w:del w:id="11" w:author="Zhulia Ayani" w:date="2024-08-04T19:40:00Z">
        <w:r w:rsidDel="006C0E29">
          <w:delText>[5].</w:delText>
        </w:r>
      </w:del>
    </w:p>
    <w:p w14:paraId="7DD876DE" w14:textId="77777777" w:rsidR="00331744" w:rsidRPr="00343FC5" w:rsidRDefault="00331744" w:rsidP="00331744">
      <w:pPr>
        <w:pStyle w:val="EX"/>
        <w:ind w:left="0" w:firstLine="0"/>
      </w:pPr>
    </w:p>
    <w:p w14:paraId="67F1104A" w14:textId="0ED40E00" w:rsidR="009527F6" w:rsidRPr="002B7A38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260AD81A" w14:textId="77777777" w:rsidR="009527F6" w:rsidRPr="002B7A38" w:rsidRDefault="009527F6" w:rsidP="009527F6">
      <w:pPr>
        <w:pStyle w:val="Heading1"/>
      </w:pPr>
      <w:bookmarkStart w:id="12" w:name="_Toc398909831"/>
      <w:r>
        <w:t>2</w:t>
      </w:r>
      <w:r>
        <w:tab/>
        <w:t>References</w:t>
      </w:r>
      <w:bookmarkEnd w:id="12"/>
    </w:p>
    <w:p w14:paraId="23C26270" w14:textId="77777777" w:rsidR="00331744" w:rsidRDefault="00331744" w:rsidP="00331744">
      <w:pPr>
        <w:rPr>
          <w:lang w:bidi="ar-EG"/>
        </w:rPr>
      </w:pPr>
      <w:r>
        <w:rPr>
          <w:lang w:bidi="ar-EG"/>
        </w:rPr>
        <w:t>The following documents contain provisions which, through reference in this text, constitute provisions of the present document.</w:t>
      </w:r>
    </w:p>
    <w:p w14:paraId="7347296B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References are either specific (identified by date of publication, edition number, version number, etc.) or non</w:t>
      </w:r>
      <w:r>
        <w:rPr>
          <w:lang w:bidi="ar-EG"/>
        </w:rPr>
        <w:noBreakHyphen/>
        <w:t>specific.</w:t>
      </w:r>
    </w:p>
    <w:p w14:paraId="0C0CD9B2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>For a specific reference, subsequent revisions do not apply.</w:t>
      </w:r>
    </w:p>
    <w:p w14:paraId="640843D3" w14:textId="77777777" w:rsidR="00331744" w:rsidRDefault="00331744" w:rsidP="00331744">
      <w:pPr>
        <w:pStyle w:val="B10"/>
        <w:rPr>
          <w:lang w:bidi="ar-EG"/>
        </w:rPr>
      </w:pPr>
      <w:r>
        <w:rPr>
          <w:lang w:bidi="ar-EG"/>
        </w:rPr>
        <w:t>-</w:t>
      </w:r>
      <w:r>
        <w:rPr>
          <w:lang w:bidi="ar-EG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lang w:bidi="ar-EG"/>
        </w:rPr>
        <w:t>in the same Release as the present document</w:t>
      </w:r>
      <w:r>
        <w:rPr>
          <w:lang w:bidi="ar-EG"/>
        </w:rPr>
        <w:t>.</w:t>
      </w:r>
    </w:p>
    <w:p w14:paraId="2C1EDE67" w14:textId="77777777" w:rsidR="00331744" w:rsidRDefault="00331744" w:rsidP="00331744">
      <w:pPr>
        <w:pStyle w:val="EX"/>
      </w:pPr>
      <w:r>
        <w:t>[1]</w:t>
      </w:r>
      <w:r>
        <w:tab/>
        <w:t>3GPP TR 21.905: "Vocabulary for 3GPP Specifications".</w:t>
      </w:r>
    </w:p>
    <w:p w14:paraId="3746ECB6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2</w:t>
      </w:r>
      <w:r>
        <w:rPr>
          <w:lang w:bidi="ar-EG"/>
        </w:rPr>
        <w:t>]</w:t>
      </w:r>
      <w:r>
        <w:rPr>
          <w:lang w:bidi="ar-EG"/>
        </w:rPr>
        <w:tab/>
        <w:t xml:space="preserve">3GPP TS 32.101: "Telecommunication management; Principles and </w:t>
      </w:r>
      <w:proofErr w:type="gramStart"/>
      <w:r>
        <w:rPr>
          <w:lang w:bidi="ar-EG"/>
        </w:rPr>
        <w:t>high level</w:t>
      </w:r>
      <w:proofErr w:type="gramEnd"/>
      <w:r>
        <w:rPr>
          <w:lang w:bidi="ar-EG"/>
        </w:rPr>
        <w:t xml:space="preserve"> requirements". </w:t>
      </w:r>
    </w:p>
    <w:p w14:paraId="36F3CD0C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3</w:t>
      </w:r>
      <w:r>
        <w:rPr>
          <w:lang w:bidi="ar-EG"/>
        </w:rPr>
        <w:t>]</w:t>
      </w:r>
      <w:r>
        <w:rPr>
          <w:lang w:bidi="ar-EG"/>
        </w:rPr>
        <w:tab/>
        <w:t>3GPP TS 32.102: "Telecommunication management; Architecture".</w:t>
      </w:r>
    </w:p>
    <w:p w14:paraId="420E1169" w14:textId="77777777" w:rsidR="00331744" w:rsidRDefault="00331744" w:rsidP="00331744">
      <w:pPr>
        <w:pStyle w:val="EX"/>
        <w:rPr>
          <w:lang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4</w:t>
      </w:r>
      <w:r>
        <w:rPr>
          <w:lang w:bidi="ar-EG"/>
        </w:rPr>
        <w:t>]</w:t>
      </w:r>
      <w:r>
        <w:rPr>
          <w:lang w:bidi="ar-EG"/>
        </w:rPr>
        <w:tab/>
        <w:t>3GPP TS 32.600: "Telecommunication management; Configuration Management (CM); Concept and high-level requirements".</w:t>
      </w:r>
    </w:p>
    <w:p w14:paraId="30BED0FF" w14:textId="77777777" w:rsidR="00331744" w:rsidRDefault="00331744" w:rsidP="00331744">
      <w:pPr>
        <w:pStyle w:val="EX"/>
        <w:rPr>
          <w:lang w:eastAsia="zh-CN" w:bidi="ar-EG"/>
        </w:rPr>
      </w:pPr>
      <w:r>
        <w:rPr>
          <w:lang w:bidi="ar-EG"/>
        </w:rPr>
        <w:t>[</w:t>
      </w:r>
      <w:r>
        <w:rPr>
          <w:rFonts w:hint="eastAsia"/>
          <w:lang w:eastAsia="zh-CN" w:bidi="ar-EG"/>
        </w:rPr>
        <w:t>5</w:t>
      </w:r>
      <w:r>
        <w:rPr>
          <w:lang w:bidi="ar-EG"/>
        </w:rPr>
        <w:t>]</w:t>
      </w:r>
      <w:r>
        <w:rPr>
          <w:lang w:bidi="ar-EG"/>
        </w:rPr>
        <w:tab/>
        <w:t xml:space="preserve">3GPP TS 28.672: "Telecommunication management; </w:t>
      </w:r>
      <w:r>
        <w:rPr>
          <w:bCs/>
          <w:color w:val="493118"/>
        </w:rPr>
        <w:t>Home Node B (HNB) Subsystem (HNS) Network Resource Model (NRM) Integration Reference Point (IRP); Information Service (IS)</w:t>
      </w:r>
    </w:p>
    <w:p w14:paraId="23649709" w14:textId="77777777" w:rsidR="00331744" w:rsidRDefault="00331744" w:rsidP="00331744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>
        <w:t>3GPP TS 32.61</w:t>
      </w:r>
      <w:r>
        <w:rPr>
          <w:rFonts w:hint="eastAsia"/>
          <w:lang w:eastAsia="zh-CN"/>
        </w:rPr>
        <w:t>6</w:t>
      </w:r>
      <w:r>
        <w:t>: "Telecommunication management; Configuration Management (CM); Bulk CM Integration Reference Point (IRP)</w:t>
      </w:r>
      <w:r>
        <w:rPr>
          <w:rFonts w:hint="eastAsia"/>
          <w:lang w:eastAsia="zh-CN"/>
        </w:rPr>
        <w:t xml:space="preserve">: </w:t>
      </w:r>
      <w:r>
        <w:t>Solution Set (SS)</w:t>
      </w:r>
      <w:r>
        <w:rPr>
          <w:rFonts w:hint="eastAsia"/>
          <w:lang w:eastAsia="zh-CN"/>
        </w:rPr>
        <w:t xml:space="preserve"> definitions</w:t>
      </w:r>
      <w:r>
        <w:t>".</w:t>
      </w:r>
    </w:p>
    <w:p w14:paraId="65030A49" w14:textId="4F9A0456" w:rsidR="00331744" w:rsidRDefault="00331744" w:rsidP="00331744">
      <w:pPr>
        <w:pStyle w:val="EX"/>
        <w:rPr>
          <w:lang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7</w:t>
      </w:r>
      <w:r>
        <w:rPr>
          <w:lang w:val="en-US"/>
        </w:rPr>
        <w:t>]</w:t>
      </w:r>
      <w:r>
        <w:rPr>
          <w:lang w:val="en-US"/>
        </w:rPr>
        <w:tab/>
      </w:r>
      <w:ins w:id="13" w:author="Zhulia Ayani" w:date="2024-08-03T12:04:00Z">
        <w:r w:rsidR="00756AA0">
          <w:rPr>
            <w:lang w:val="en-US"/>
          </w:rPr>
          <w:t>Void</w:t>
        </w:r>
      </w:ins>
      <w:del w:id="14" w:author="Zhulia Ayani" w:date="2024-08-03T12:04:00Z">
        <w:r w:rsidDel="00756AA0">
          <w:delText>3GPP TS 32.60</w:delText>
        </w:r>
        <w:r w:rsidDel="00756AA0">
          <w:rPr>
            <w:rFonts w:hint="eastAsia"/>
            <w:lang w:eastAsia="zh-CN"/>
          </w:rPr>
          <w:delText>6</w:delText>
        </w:r>
        <w:r w:rsidDel="00756AA0">
          <w:delText>: "Telecommunication management; Configuration Management (CM); Basic CM Integration Reference Point (IRP)</w:delText>
        </w:r>
        <w:r w:rsidDel="00756AA0">
          <w:rPr>
            <w:rFonts w:hint="eastAsia"/>
            <w:lang w:eastAsia="zh-CN"/>
          </w:rPr>
          <w:delText>:</w:delText>
        </w:r>
        <w:r w:rsidDel="00756AA0">
          <w:delText xml:space="preserve"> Solution Set (SS)</w:delText>
        </w:r>
        <w:r w:rsidDel="00756AA0">
          <w:rPr>
            <w:rFonts w:hint="eastAsia"/>
            <w:lang w:eastAsia="zh-CN"/>
          </w:rPr>
          <w:delText xml:space="preserve"> definitions</w:delText>
        </w:r>
        <w:r w:rsidDel="00756AA0">
          <w:delText>".</w:delText>
        </w:r>
      </w:del>
    </w:p>
    <w:p w14:paraId="40AE8071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01823470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>
        <w:rPr>
          <w:rFonts w:hint="eastAsia"/>
          <w:lang w:eastAsia="zh-CN"/>
        </w:rPr>
        <w:t>Void</w:t>
      </w:r>
    </w:p>
    <w:p w14:paraId="7B2267CD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D158EE">
        <w:rPr>
          <w:bCs/>
          <w:lang w:val="en"/>
        </w:rPr>
        <w:t>W3C XML Schema Definition Language (XSD) 1.1 Part 1: Structures.</w:t>
      </w:r>
    </w:p>
    <w:p w14:paraId="71F52FBD" w14:textId="77777777" w:rsidR="00331744" w:rsidRDefault="00331744" w:rsidP="00331744">
      <w:pPr>
        <w:pStyle w:val="EX"/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66354C3C" w14:textId="77777777" w:rsidR="00331744" w:rsidRDefault="00331744" w:rsidP="0033174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</w:p>
    <w:p w14:paraId="25BA8D43" w14:textId="77777777" w:rsidR="00331744" w:rsidRDefault="00331744" w:rsidP="00331744">
      <w:pPr>
        <w:pStyle w:val="EX"/>
      </w:pPr>
      <w:r>
        <w:rPr>
          <w:rFonts w:hint="eastAsia"/>
          <w:lang w:eastAsia="zh-CN"/>
        </w:rPr>
        <w:lastRenderedPageBreak/>
        <w:t>[13]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</w:t>
      </w:r>
    </w:p>
    <w:p w14:paraId="00CA19A9" w14:textId="4FED5EEA" w:rsidR="00331744" w:rsidRDefault="00331744" w:rsidP="00331744">
      <w:pPr>
        <w:pStyle w:val="EX"/>
      </w:pPr>
      <w:r>
        <w:t>[14]</w:t>
      </w:r>
      <w:r>
        <w:tab/>
      </w:r>
      <w:ins w:id="15" w:author="Zhulia Ayani" w:date="2024-08-02T16:27:00Z">
        <w:r>
          <w:t>Void</w:t>
        </w:r>
      </w:ins>
      <w:del w:id="16" w:author="Zhulia Ayani" w:date="2024-08-02T16:27:00Z">
        <w:r w:rsidDel="00331744">
          <w:delText>3GPP TS 28.623: “</w:delText>
        </w:r>
        <w:r w:rsidDel="00331744">
          <w:rPr>
            <w:bCs/>
          </w:rPr>
          <w:delText>Generic Network Resource Model (NRM) Integration Reference Point (IRP); Solution Set (SS) definitions”.</w:delText>
        </w:r>
      </w:del>
    </w:p>
    <w:p w14:paraId="05204A59" w14:textId="70521770" w:rsidR="00166B74" w:rsidRDefault="009527F6" w:rsidP="00166B74">
      <w:pPr>
        <w:pStyle w:val="EX"/>
        <w:rPr>
          <w:ins w:id="17" w:author="Zhulia Ayani" w:date="2024-08-02T13:23:00Z"/>
        </w:rPr>
      </w:pPr>
      <w:r>
        <w:rPr>
          <w:lang w:val="en-US"/>
        </w:rPr>
        <w:t xml:space="preserve"> </w:t>
      </w:r>
      <w:ins w:id="18" w:author="Zhulia Ayani" w:date="2024-08-02T08:53:00Z">
        <w:r>
          <w:rPr>
            <w:lang w:val="en-US"/>
          </w:rPr>
          <w:t>[X]</w:t>
        </w:r>
        <w:r>
          <w:rPr>
            <w:lang w:val="en-US"/>
          </w:rPr>
          <w:tab/>
        </w:r>
        <w:r>
          <w:t xml:space="preserve">3GPP TS </w:t>
        </w:r>
      </w:ins>
      <w:ins w:id="19" w:author="Zhulia Ayani" w:date="2024-08-02T13:37:00Z">
        <w:r w:rsidR="006F7A12">
          <w:t>28</w:t>
        </w:r>
      </w:ins>
      <w:ins w:id="20" w:author="Zhulia Ayani" w:date="2024-08-02T08:53:00Z">
        <w:r>
          <w:t>.6</w:t>
        </w:r>
      </w:ins>
      <w:ins w:id="21" w:author="Zhulia Ayani" w:date="2024-08-02T08:55:00Z">
        <w:r>
          <w:t>53</w:t>
        </w:r>
      </w:ins>
      <w:ins w:id="22" w:author="Zhulia Ayani" w:date="2024-08-02T08:53:00Z">
        <w:r>
          <w:t>: "</w:t>
        </w:r>
      </w:ins>
      <w:ins w:id="23" w:author="Zhulia Ayani" w:date="2024-08-02T08:55:00Z">
        <w:r w:rsidRPr="00835845">
          <w:t>Telecommunication management; Universal Terrestrial Radio Access Network (UTRAN) Network Resource Model (NRM) Integration Reference Point (IRP); Solution Set (SS) definitions</w:t>
        </w:r>
      </w:ins>
      <w:ins w:id="24" w:author="Zhulia Ayani" w:date="2024-08-02T08:53:00Z">
        <w:r>
          <w:t>".</w:t>
        </w:r>
      </w:ins>
    </w:p>
    <w:p w14:paraId="4BFD7897" w14:textId="132C0D35" w:rsidR="009527F6" w:rsidRPr="00835845" w:rsidRDefault="009527F6" w:rsidP="00166B74">
      <w:pPr>
        <w:pStyle w:val="EX"/>
        <w:rPr>
          <w:lang w:eastAsia="zh-CN"/>
        </w:rPr>
      </w:pPr>
    </w:p>
    <w:p w14:paraId="560812D8" w14:textId="77777777" w:rsidR="009527F6" w:rsidRDefault="009527F6" w:rsidP="009527F6"/>
    <w:p w14:paraId="0EC7C815" w14:textId="77777777" w:rsidR="009527F6" w:rsidRPr="00285623" w:rsidRDefault="009527F6" w:rsidP="00952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5" w:name="MCCQCTEMPBM_00000157"/>
      <w:r>
        <w:rPr>
          <w:rFonts w:ascii="Arial" w:hAnsi="Arial" w:cs="Arial"/>
          <w:b/>
          <w:i/>
        </w:rPr>
        <w:t>Next change</w:t>
      </w:r>
    </w:p>
    <w:bookmarkEnd w:id="25"/>
    <w:p w14:paraId="5496E07B" w14:textId="1AE85B65" w:rsidR="00640DF0" w:rsidRPr="00331744" w:rsidRDefault="00166B74" w:rsidP="00331744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</w:p>
    <w:p w14:paraId="37B1C35E" w14:textId="77777777" w:rsidR="00331744" w:rsidRDefault="00331744" w:rsidP="00331744">
      <w:pPr>
        <w:pStyle w:val="Heading2"/>
        <w:rPr>
          <w:rFonts w:eastAsia="SimSun"/>
        </w:rPr>
      </w:pPr>
      <w:bookmarkStart w:id="26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26"/>
    </w:p>
    <w:p w14:paraId="39A0B874" w14:textId="025EA65F" w:rsidR="00331744" w:rsidRDefault="00331744" w:rsidP="00331744">
      <w:pPr>
        <w:rPr>
          <w:lang w:eastAsia="zh-CN"/>
        </w:rPr>
      </w:pPr>
      <w:r>
        <w:t>For the purposes of the present document, the terms and definitions given in TR 21.905 [</w:t>
      </w:r>
      <w:r>
        <w:rPr>
          <w:rFonts w:hint="eastAsia"/>
          <w:lang w:eastAsia="zh-CN"/>
        </w:rPr>
        <w:t>1</w:t>
      </w:r>
      <w:r>
        <w:t>]</w:t>
      </w:r>
      <w:del w:id="27" w:author="Zhulia Ayani" w:date="2024-08-02T16:15:00Z">
        <w:r w:rsidRPr="00B01082" w:rsidDel="00B01082">
          <w:delText xml:space="preserve"> </w:delText>
        </w:r>
        <w:r w:rsidDel="00B01082">
          <w:delText>]</w:delText>
        </w:r>
      </w:del>
      <w:ins w:id="28" w:author="Zhulia Ayani" w:date="2024-08-02T15:40:00Z">
        <w:r>
          <w:t>, 3GPP TS 32.616 [</w:t>
        </w:r>
      </w:ins>
      <w:ins w:id="29" w:author="Zhulia Ayani" w:date="2024-08-02T16:34:00Z">
        <w:r>
          <w:t>6</w:t>
        </w:r>
      </w:ins>
      <w:ins w:id="30" w:author="Zhulia Ayani" w:date="2024-08-02T15:40:00Z">
        <w:r>
          <w:t>]</w:t>
        </w:r>
      </w:ins>
      <w:ins w:id="31" w:author="Zhulia Ayani" w:date="2024-08-02T15:41:00Z">
        <w:r>
          <w:t>,</w:t>
        </w:r>
      </w:ins>
      <w:r>
        <w:t xml:space="preserve"> </w:t>
      </w:r>
      <w:ins w:id="32" w:author="Zhulia Ayani" w:date="2024-08-02T16:12:00Z"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  <w:r>
          <w:rPr>
            <w:lang w:eastAsia="zh-CN" w:bidi="ar-EG"/>
          </w:rPr>
          <w:t>7</w:t>
        </w:r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>].</w:t>
        </w:r>
      </w:ins>
      <w:r>
        <w:t>and the following apply. A term defined in the present document takes precedence over the definition of the same term, if any, in</w:t>
      </w:r>
      <w:del w:id="33" w:author="Zhulia Ayani" w:date="2024-08-02T16:15:00Z">
        <w:r w:rsidDel="00B01082">
          <w:delText xml:space="preserve"> </w:delText>
        </w:r>
      </w:del>
      <w:ins w:id="34" w:author="Zhulia Ayani" w:date="2024-08-02T16:13:00Z">
        <w:r>
          <w:t xml:space="preserve"> 3GPP TS 32.616 [</w:t>
        </w:r>
      </w:ins>
      <w:ins w:id="35" w:author="Zhulia Ayani" w:date="2024-08-02T16:34:00Z">
        <w:r>
          <w:t>6</w:t>
        </w:r>
      </w:ins>
      <w:ins w:id="36" w:author="Zhulia Ayani" w:date="2024-08-02T16:13:00Z">
        <w:r>
          <w:t xml:space="preserve">], </w:t>
        </w:r>
        <w:r>
          <w:rPr>
            <w:lang w:bidi="ar-EG"/>
          </w:rPr>
          <w:t>3GPP TS 32.101 [</w:t>
        </w:r>
        <w:r>
          <w:rPr>
            <w:rFonts w:hint="eastAsia"/>
            <w:lang w:eastAsia="zh-CN" w:bidi="ar-EG"/>
          </w:rPr>
          <w:t>2</w:t>
        </w:r>
        <w:r>
          <w:rPr>
            <w:lang w:bidi="ar-EG"/>
          </w:rPr>
          <w:t>], 32.102 [</w:t>
        </w:r>
        <w:r>
          <w:rPr>
            <w:rFonts w:hint="eastAsia"/>
            <w:lang w:eastAsia="zh-CN" w:bidi="ar-EG"/>
          </w:rPr>
          <w:t>3</w:t>
        </w:r>
        <w:r>
          <w:rPr>
            <w:lang w:bidi="ar-EG"/>
          </w:rPr>
          <w:t>], 32.600 [</w:t>
        </w:r>
        <w:r>
          <w:rPr>
            <w:rFonts w:hint="eastAsia"/>
            <w:lang w:eastAsia="zh-CN" w:bidi="ar-EG"/>
          </w:rPr>
          <w:t>4</w:t>
        </w:r>
        <w:r>
          <w:rPr>
            <w:lang w:bidi="ar-EG"/>
          </w:rPr>
          <w:t>] and 32.</w:t>
        </w:r>
      </w:ins>
      <w:ins w:id="37" w:author="Zhulia Ayani" w:date="2024-08-02T16:14:00Z">
        <w:r>
          <w:rPr>
            <w:lang w:bidi="ar-EG"/>
          </w:rPr>
          <w:t>6</w:t>
        </w:r>
      </w:ins>
      <w:ins w:id="38" w:author="Zhulia Ayani" w:date="2024-08-02T16:13:00Z">
        <w:r>
          <w:rPr>
            <w:rFonts w:hint="eastAsia"/>
            <w:lang w:eastAsia="zh-CN" w:bidi="ar-EG"/>
          </w:rPr>
          <w:t>7</w:t>
        </w:r>
        <w:r>
          <w:rPr>
            <w:lang w:bidi="ar-EG"/>
          </w:rPr>
          <w:t>2 [</w:t>
        </w:r>
        <w:r>
          <w:rPr>
            <w:rFonts w:hint="eastAsia"/>
            <w:lang w:eastAsia="zh-CN" w:bidi="ar-EG"/>
          </w:rPr>
          <w:t>5</w:t>
        </w:r>
        <w:r>
          <w:rPr>
            <w:lang w:bidi="ar-EG"/>
          </w:rPr>
          <w:t xml:space="preserve">] and </w:t>
        </w:r>
      </w:ins>
      <w:r>
        <w:t>TR 21.905 [</w:t>
      </w:r>
      <w:r>
        <w:rPr>
          <w:rFonts w:hint="eastAsia"/>
          <w:lang w:eastAsia="zh-CN"/>
        </w:rPr>
        <w:t>1</w:t>
      </w:r>
      <w:r>
        <w:t>].</w:t>
      </w:r>
    </w:p>
    <w:p w14:paraId="65D102AB" w14:textId="77777777" w:rsidR="00331744" w:rsidDel="00B01082" w:rsidRDefault="00331744" w:rsidP="00331744">
      <w:pPr>
        <w:rPr>
          <w:del w:id="39" w:author="Zhulia Ayani" w:date="2024-08-02T16:14:00Z"/>
          <w:lang w:eastAsia="zh-CN" w:bidi="ar-EG"/>
        </w:rPr>
      </w:pPr>
      <w:del w:id="40" w:author="Zhulia Ayani" w:date="2024-08-02T16:14:00Z">
        <w:r w:rsidDel="00B01082">
          <w:rPr>
            <w:lang w:bidi="ar-EG"/>
          </w:rPr>
          <w:delText>For terms and definitions please refer to 3GPP TS 32.101 [</w:delText>
        </w:r>
        <w:r w:rsidDel="00B01082">
          <w:rPr>
            <w:rFonts w:hint="eastAsia"/>
            <w:lang w:eastAsia="zh-CN" w:bidi="ar-EG"/>
          </w:rPr>
          <w:delText>2</w:delText>
        </w:r>
        <w:r w:rsidDel="00B01082">
          <w:rPr>
            <w:lang w:bidi="ar-EG"/>
          </w:rPr>
          <w:delText>], 32.102 [</w:delText>
        </w:r>
        <w:r w:rsidDel="00B01082">
          <w:rPr>
            <w:rFonts w:hint="eastAsia"/>
            <w:lang w:eastAsia="zh-CN" w:bidi="ar-EG"/>
          </w:rPr>
          <w:delText>3</w:delText>
        </w:r>
        <w:r w:rsidDel="00B01082">
          <w:rPr>
            <w:lang w:bidi="ar-EG"/>
          </w:rPr>
          <w:delText>], 32.600 [</w:delText>
        </w:r>
        <w:r w:rsidDel="00B01082">
          <w:rPr>
            <w:rFonts w:hint="eastAsia"/>
            <w:lang w:eastAsia="zh-CN" w:bidi="ar-EG"/>
          </w:rPr>
          <w:delText>4</w:delText>
        </w:r>
        <w:r w:rsidDel="00B01082">
          <w:rPr>
            <w:lang w:bidi="ar-EG"/>
          </w:rPr>
          <w:delText>] and 32.</w:delText>
        </w:r>
        <w:r w:rsidDel="00B01082">
          <w:rPr>
            <w:lang w:eastAsia="zh-CN" w:bidi="ar-EG"/>
          </w:rPr>
          <w:delText>7</w:delText>
        </w:r>
        <w:r w:rsidDel="00B01082">
          <w:rPr>
            <w:rFonts w:hint="eastAsia"/>
            <w:lang w:eastAsia="zh-CN" w:bidi="ar-EG"/>
          </w:rPr>
          <w:delText>7</w:delText>
        </w:r>
        <w:r w:rsidDel="00B01082">
          <w:rPr>
            <w:lang w:bidi="ar-EG"/>
          </w:rPr>
          <w:delText>2 [</w:delText>
        </w:r>
        <w:r w:rsidDel="00B01082">
          <w:rPr>
            <w:rFonts w:hint="eastAsia"/>
            <w:lang w:eastAsia="zh-CN" w:bidi="ar-EG"/>
          </w:rPr>
          <w:delText>5</w:delText>
        </w:r>
        <w:r w:rsidDel="00B01082">
          <w:rPr>
            <w:lang w:bidi="ar-EG"/>
          </w:rPr>
          <w:delText>].</w:delText>
        </w:r>
      </w:del>
    </w:p>
    <w:p w14:paraId="1E6053BB" w14:textId="77777777" w:rsidR="00331744" w:rsidDel="00B01082" w:rsidRDefault="00331744" w:rsidP="00331744">
      <w:pPr>
        <w:rPr>
          <w:del w:id="41" w:author="Zhulia Ayani" w:date="2024-08-02T16:12:00Z"/>
          <w:b/>
          <w:bCs/>
        </w:rPr>
      </w:pPr>
      <w:del w:id="42" w:author="Zhulia Ayani" w:date="2024-08-02T16:12:00Z">
        <w:r w:rsidDel="00B01082">
          <w:rPr>
            <w:b/>
            <w:bCs/>
          </w:rPr>
          <w:delText>XML file:</w:delText>
        </w:r>
        <w:r w:rsidDel="00B01082">
          <w:delText xml:space="preserve"> See definition of [14].</w:delText>
        </w:r>
      </w:del>
    </w:p>
    <w:p w14:paraId="7078FF34" w14:textId="77777777" w:rsidR="00331744" w:rsidDel="00B01082" w:rsidRDefault="00331744" w:rsidP="00331744">
      <w:pPr>
        <w:rPr>
          <w:del w:id="43" w:author="Zhulia Ayani" w:date="2024-08-02T16:12:00Z"/>
        </w:rPr>
      </w:pPr>
      <w:del w:id="44" w:author="Zhulia Ayani" w:date="2024-08-02T16:12:00Z">
        <w:r w:rsidDel="00B01082">
          <w:rPr>
            <w:b/>
            <w:bCs/>
          </w:rPr>
          <w:delText>XML document:</w:delText>
        </w:r>
        <w:r w:rsidDel="00B01082">
          <w:delText xml:space="preserve"> See definition of [14].</w:delText>
        </w:r>
      </w:del>
    </w:p>
    <w:p w14:paraId="6CE358A9" w14:textId="77777777" w:rsidR="00331744" w:rsidDel="00B01082" w:rsidRDefault="00331744" w:rsidP="00331744">
      <w:pPr>
        <w:rPr>
          <w:del w:id="45" w:author="Zhulia Ayani" w:date="2024-08-02T16:12:00Z"/>
          <w:b/>
          <w:bCs/>
        </w:rPr>
      </w:pPr>
      <w:del w:id="46" w:author="Zhulia Ayani" w:date="2024-08-02T16:12:00Z">
        <w:r w:rsidDel="00B01082">
          <w:rPr>
            <w:b/>
            <w:bCs/>
          </w:rPr>
          <w:delText>XML declaration:</w:delText>
        </w:r>
        <w:r w:rsidDel="00B01082">
          <w:delText xml:space="preserve"> See definition of [14].</w:delText>
        </w:r>
      </w:del>
    </w:p>
    <w:p w14:paraId="68CD4573" w14:textId="77777777" w:rsidR="00331744" w:rsidDel="00B01082" w:rsidRDefault="00331744" w:rsidP="00331744">
      <w:pPr>
        <w:rPr>
          <w:del w:id="47" w:author="Zhulia Ayani" w:date="2024-08-02T16:12:00Z"/>
        </w:rPr>
      </w:pPr>
      <w:del w:id="48" w:author="Zhulia Ayani" w:date="2024-08-02T16:12:00Z">
        <w:r w:rsidDel="00B01082">
          <w:rPr>
            <w:b/>
            <w:bCs/>
          </w:rPr>
          <w:delText>XML element:</w:delText>
        </w:r>
        <w:r w:rsidDel="00B01082">
          <w:delText xml:space="preserve"> See definition of [14].</w:delText>
        </w:r>
      </w:del>
    </w:p>
    <w:p w14:paraId="25EE48EF" w14:textId="77777777" w:rsidR="00331744" w:rsidDel="00B01082" w:rsidRDefault="00331744" w:rsidP="00331744">
      <w:pPr>
        <w:rPr>
          <w:del w:id="49" w:author="Zhulia Ayani" w:date="2024-08-02T16:12:00Z"/>
        </w:rPr>
      </w:pPr>
      <w:del w:id="50" w:author="Zhulia Ayani" w:date="2024-08-02T16:12:00Z">
        <w:r w:rsidDel="00B01082">
          <w:rPr>
            <w:b/>
            <w:bCs/>
          </w:rPr>
          <w:delText>empty XML element:</w:delText>
        </w:r>
        <w:r w:rsidDel="00B01082">
          <w:delText xml:space="preserve"> See definition of [14].</w:delText>
        </w:r>
      </w:del>
    </w:p>
    <w:p w14:paraId="4170D1D7" w14:textId="77777777" w:rsidR="00331744" w:rsidDel="00B01082" w:rsidRDefault="00331744" w:rsidP="00331744">
      <w:pPr>
        <w:rPr>
          <w:del w:id="51" w:author="Zhulia Ayani" w:date="2024-08-02T16:12:00Z"/>
        </w:rPr>
      </w:pPr>
      <w:del w:id="52" w:author="Zhulia Ayani" w:date="2024-08-02T16:12:00Z">
        <w:r w:rsidDel="00B01082">
          <w:rPr>
            <w:b/>
            <w:bCs/>
          </w:rPr>
          <w:delText>XML content (of an XML element):</w:delText>
        </w:r>
        <w:r w:rsidDel="00B01082">
          <w:delText xml:space="preserve"> See definition of [14].</w:delText>
        </w:r>
      </w:del>
    </w:p>
    <w:p w14:paraId="202EF6DB" w14:textId="77777777" w:rsidR="00331744" w:rsidDel="00B01082" w:rsidRDefault="00331744" w:rsidP="00331744">
      <w:pPr>
        <w:rPr>
          <w:del w:id="53" w:author="Zhulia Ayani" w:date="2024-08-02T16:12:00Z"/>
        </w:rPr>
      </w:pPr>
      <w:del w:id="54" w:author="Zhulia Ayani" w:date="2024-08-02T16:12:00Z">
        <w:r w:rsidDel="00B01082">
          <w:rPr>
            <w:b/>
            <w:bCs/>
          </w:rPr>
          <w:delText>XML start-tag:</w:delText>
        </w:r>
        <w:r w:rsidDel="00B01082">
          <w:delText xml:space="preserve"> See definition of [14].</w:delText>
        </w:r>
      </w:del>
    </w:p>
    <w:p w14:paraId="44C0E98E" w14:textId="77777777" w:rsidR="00331744" w:rsidDel="00B01082" w:rsidRDefault="00331744" w:rsidP="00331744">
      <w:pPr>
        <w:rPr>
          <w:del w:id="55" w:author="Zhulia Ayani" w:date="2024-08-02T16:12:00Z"/>
        </w:rPr>
      </w:pPr>
      <w:del w:id="56" w:author="Zhulia Ayani" w:date="2024-08-02T16:12:00Z">
        <w:r w:rsidDel="00B01082">
          <w:rPr>
            <w:b/>
            <w:bCs/>
          </w:rPr>
          <w:delText>XML end-tag:</w:delText>
        </w:r>
        <w:r w:rsidDel="00B01082">
          <w:delText xml:space="preserve"> See definition of [14].</w:delText>
        </w:r>
      </w:del>
    </w:p>
    <w:p w14:paraId="37CCB6B1" w14:textId="77777777" w:rsidR="00331744" w:rsidDel="00B01082" w:rsidRDefault="00331744" w:rsidP="00331744">
      <w:pPr>
        <w:rPr>
          <w:del w:id="57" w:author="Zhulia Ayani" w:date="2024-08-02T16:12:00Z"/>
        </w:rPr>
      </w:pPr>
      <w:del w:id="58" w:author="Zhulia Ayani" w:date="2024-08-02T16:12:00Z">
        <w:r w:rsidDel="00B01082">
          <w:rPr>
            <w:b/>
            <w:bCs/>
          </w:rPr>
          <w:delText>XML empty-element tag:</w:delText>
        </w:r>
        <w:r w:rsidDel="00B01082">
          <w:delText xml:space="preserve"> See definition of [14].</w:delText>
        </w:r>
      </w:del>
    </w:p>
    <w:p w14:paraId="4389706E" w14:textId="77777777" w:rsidR="00331744" w:rsidDel="00B01082" w:rsidRDefault="00331744" w:rsidP="00331744">
      <w:pPr>
        <w:rPr>
          <w:del w:id="59" w:author="Zhulia Ayani" w:date="2024-08-02T16:12:00Z"/>
        </w:rPr>
      </w:pPr>
      <w:del w:id="60" w:author="Zhulia Ayani" w:date="2024-08-02T16:12:00Z">
        <w:r w:rsidDel="00B01082">
          <w:rPr>
            <w:b/>
            <w:bCs/>
          </w:rPr>
          <w:delText>XML attribute specification:</w:delText>
        </w:r>
        <w:r w:rsidDel="00B01082">
          <w:delText xml:space="preserve"> See definition of [14].</w:delText>
        </w:r>
      </w:del>
    </w:p>
    <w:p w14:paraId="0AAAF46C" w14:textId="77777777" w:rsidR="00331744" w:rsidDel="00B01082" w:rsidRDefault="00331744" w:rsidP="00331744">
      <w:pPr>
        <w:rPr>
          <w:del w:id="61" w:author="Zhulia Ayani" w:date="2024-08-02T16:12:00Z"/>
        </w:rPr>
      </w:pPr>
      <w:del w:id="62" w:author="Zhulia Ayani" w:date="2024-08-02T16:12:00Z">
        <w:r w:rsidDel="00B01082">
          <w:rPr>
            <w:b/>
            <w:bCs/>
          </w:rPr>
          <w:delText>DTD:</w:delText>
        </w:r>
        <w:r w:rsidDel="00B01082">
          <w:delText xml:space="preserve"> See definition of [14].</w:delText>
        </w:r>
      </w:del>
    </w:p>
    <w:p w14:paraId="5B6F7926" w14:textId="77777777" w:rsidR="00331744" w:rsidDel="00B01082" w:rsidRDefault="00331744" w:rsidP="00331744">
      <w:pPr>
        <w:rPr>
          <w:del w:id="63" w:author="Zhulia Ayani" w:date="2024-08-02T16:12:00Z"/>
        </w:rPr>
      </w:pPr>
      <w:del w:id="64" w:author="Zhulia Ayani" w:date="2024-08-02T16:12:00Z">
        <w:r w:rsidDel="00B01082">
          <w:rPr>
            <w:b/>
            <w:bCs/>
          </w:rPr>
          <w:delText>XML schema:</w:delText>
        </w:r>
        <w:r w:rsidDel="00B01082">
          <w:delText xml:space="preserve"> See definition of [14].</w:delText>
        </w:r>
      </w:del>
    </w:p>
    <w:p w14:paraId="5E877D32" w14:textId="77777777" w:rsidR="00331744" w:rsidDel="00B01082" w:rsidRDefault="00331744" w:rsidP="00331744">
      <w:pPr>
        <w:rPr>
          <w:del w:id="65" w:author="Zhulia Ayani" w:date="2024-08-02T16:12:00Z"/>
        </w:rPr>
      </w:pPr>
      <w:del w:id="66" w:author="Zhulia Ayani" w:date="2024-08-02T16:12:00Z">
        <w:r w:rsidDel="00B01082">
          <w:rPr>
            <w:b/>
            <w:bCs/>
          </w:rPr>
          <w:delText>XML namespace:</w:delText>
        </w:r>
        <w:r w:rsidDel="00B01082">
          <w:delText xml:space="preserve"> See definition of [14].</w:delText>
        </w:r>
      </w:del>
    </w:p>
    <w:p w14:paraId="0EDAD191" w14:textId="77777777" w:rsidR="00331744" w:rsidDel="00B01082" w:rsidRDefault="00331744" w:rsidP="00331744">
      <w:pPr>
        <w:rPr>
          <w:del w:id="67" w:author="Zhulia Ayani" w:date="2024-08-02T16:12:00Z"/>
        </w:rPr>
      </w:pPr>
      <w:del w:id="68" w:author="Zhulia Ayani" w:date="2024-08-02T16:12:00Z">
        <w:r w:rsidDel="00B01082">
          <w:rPr>
            <w:b/>
            <w:bCs/>
          </w:rPr>
          <w:delText>XML complex type:</w:delText>
        </w:r>
        <w:r w:rsidDel="00B01082">
          <w:delText xml:space="preserve"> See definition of [14].</w:delText>
        </w:r>
      </w:del>
    </w:p>
    <w:p w14:paraId="7BA65873" w14:textId="77777777" w:rsidR="00331744" w:rsidRDefault="00331744" w:rsidP="00331744">
      <w:del w:id="69" w:author="Zhulia Ayani" w:date="2024-08-02T16:12:00Z">
        <w:r w:rsidDel="00B01082">
          <w:rPr>
            <w:b/>
            <w:bCs/>
          </w:rPr>
          <w:delText>XML element type:</w:delText>
        </w:r>
        <w:r w:rsidDel="00B01082">
          <w:delText xml:space="preserve"> See definition of [14].</w:delText>
        </w:r>
      </w:del>
    </w:p>
    <w:p w14:paraId="379C3D7F" w14:textId="77777777" w:rsidR="00331744" w:rsidRDefault="00331744" w:rsidP="00331744">
      <w:pPr>
        <w:pStyle w:val="Heading2"/>
        <w:rPr>
          <w:lang w:bidi="ar-EG"/>
        </w:rPr>
      </w:pPr>
      <w:bookmarkStart w:id="70" w:name="_Toc454267577"/>
      <w:r>
        <w:rPr>
          <w:lang w:bidi="ar-EG"/>
        </w:rPr>
        <w:t>3.2</w:t>
      </w:r>
      <w:r>
        <w:rPr>
          <w:lang w:bidi="ar-EG"/>
        </w:rPr>
        <w:tab/>
        <w:t>Abbreviations</w:t>
      </w:r>
      <w:bookmarkEnd w:id="70"/>
    </w:p>
    <w:p w14:paraId="7FF00594" w14:textId="77777777" w:rsidR="00331744" w:rsidRDefault="00331744" w:rsidP="00331744">
      <w:pPr>
        <w:keepNext/>
        <w:rPr>
          <w:lang w:eastAsia="zh-CN"/>
        </w:rPr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3612F3CE" w14:textId="77777777" w:rsidR="00331744" w:rsidDel="00B01082" w:rsidRDefault="00331744" w:rsidP="00331744">
      <w:pPr>
        <w:pStyle w:val="EW"/>
        <w:rPr>
          <w:del w:id="71" w:author="Zhulia Ayani" w:date="2024-08-02T16:11:00Z"/>
        </w:rPr>
      </w:pPr>
      <w:del w:id="72" w:author="Zhulia Ayani" w:date="2024-08-02T16:11:00Z">
        <w:r w:rsidDel="00B01082">
          <w:delText>CM</w:delText>
        </w:r>
        <w:r w:rsidDel="00B01082">
          <w:tab/>
          <w:delText>Configuration Management</w:delText>
        </w:r>
      </w:del>
    </w:p>
    <w:p w14:paraId="101FF530" w14:textId="77777777" w:rsidR="00331744" w:rsidDel="00B01082" w:rsidRDefault="00331744" w:rsidP="00331744">
      <w:pPr>
        <w:pStyle w:val="EW"/>
        <w:rPr>
          <w:del w:id="73" w:author="Zhulia Ayani" w:date="2024-08-02T16:11:00Z"/>
          <w:lang w:bidi="ar-EG"/>
        </w:rPr>
      </w:pPr>
      <w:del w:id="74" w:author="Zhulia Ayani" w:date="2024-08-02T16:11:00Z">
        <w:r w:rsidDel="00B01082">
          <w:rPr>
            <w:lang w:bidi="ar-EG"/>
          </w:rPr>
          <w:delText>CORBA</w:delText>
        </w:r>
        <w:r w:rsidDel="00B01082">
          <w:rPr>
            <w:lang w:bidi="ar-EG"/>
          </w:rPr>
          <w:tab/>
          <w:delText>Common Object Request Broker Architecture</w:delText>
        </w:r>
      </w:del>
    </w:p>
    <w:p w14:paraId="350DF3A0" w14:textId="77777777" w:rsidR="00331744" w:rsidDel="00B01082" w:rsidRDefault="00331744" w:rsidP="00331744">
      <w:pPr>
        <w:pStyle w:val="EW"/>
        <w:rPr>
          <w:del w:id="75" w:author="Zhulia Ayani" w:date="2024-08-02T16:11:00Z"/>
          <w:lang w:bidi="ar-EG"/>
        </w:rPr>
      </w:pPr>
      <w:del w:id="76" w:author="Zhulia Ayani" w:date="2024-08-02T16:11:00Z">
        <w:r w:rsidDel="00B01082">
          <w:rPr>
            <w:lang w:bidi="ar-EG"/>
          </w:rPr>
          <w:lastRenderedPageBreak/>
          <w:delText>DN</w:delText>
        </w:r>
        <w:r w:rsidDel="00B01082">
          <w:rPr>
            <w:lang w:bidi="ar-EG"/>
          </w:rPr>
          <w:tab/>
          <w:delText>Distinguished Name</w:delText>
        </w:r>
      </w:del>
    </w:p>
    <w:p w14:paraId="73481C03" w14:textId="77777777" w:rsidR="00331744" w:rsidDel="00B01082" w:rsidRDefault="00331744" w:rsidP="00331744">
      <w:pPr>
        <w:pStyle w:val="EW"/>
        <w:rPr>
          <w:del w:id="77" w:author="Zhulia Ayani" w:date="2024-08-02T16:11:00Z"/>
          <w:lang w:eastAsia="zh-CN"/>
        </w:rPr>
      </w:pPr>
      <w:del w:id="78" w:author="Zhulia Ayani" w:date="2024-08-02T16:11:00Z">
        <w:r w:rsidDel="00B01082">
          <w:delText>DTD</w:delText>
        </w:r>
        <w:r w:rsidDel="00B01082">
          <w:tab/>
          <w:delText>Document Type Definition</w:delText>
        </w:r>
      </w:del>
    </w:p>
    <w:p w14:paraId="30678598" w14:textId="77777777" w:rsidR="00331744" w:rsidDel="00B01082" w:rsidRDefault="00331744" w:rsidP="00331744">
      <w:pPr>
        <w:pStyle w:val="EW"/>
        <w:rPr>
          <w:del w:id="79" w:author="Zhulia Ayani" w:date="2024-08-02T16:11:00Z"/>
          <w:lang w:eastAsia="zh-CN"/>
        </w:rPr>
      </w:pPr>
      <w:del w:id="80" w:author="Zhulia Ayani" w:date="2024-08-02T16:11:00Z">
        <w:r w:rsidDel="00B01082">
          <w:rPr>
            <w:rFonts w:hint="eastAsia"/>
            <w:lang w:eastAsia="zh-CN"/>
          </w:rPr>
          <w:delText>HNB</w:delText>
        </w:r>
        <w:r w:rsidDel="00B01082">
          <w:rPr>
            <w:rFonts w:hint="eastAsia"/>
            <w:lang w:eastAsia="zh-CN"/>
          </w:rPr>
          <w:tab/>
          <w:delText>Home Node B</w:delText>
        </w:r>
      </w:del>
    </w:p>
    <w:p w14:paraId="0E7CDE48" w14:textId="77777777" w:rsidR="00331744" w:rsidDel="00B01082" w:rsidRDefault="00331744" w:rsidP="00331744">
      <w:pPr>
        <w:pStyle w:val="EW"/>
        <w:rPr>
          <w:del w:id="81" w:author="Zhulia Ayani" w:date="2024-08-02T16:11:00Z"/>
          <w:lang w:val="en-US" w:eastAsia="zh-CN"/>
        </w:rPr>
      </w:pPr>
      <w:del w:id="82" w:author="Zhulia Ayani" w:date="2024-08-02T16:11:00Z">
        <w:r w:rsidDel="00B01082">
          <w:rPr>
            <w:rFonts w:hint="eastAsia"/>
            <w:lang w:val="en-US" w:eastAsia="zh-CN"/>
          </w:rPr>
          <w:delText>HNS</w:delText>
        </w:r>
        <w:r w:rsidDel="00B01082">
          <w:rPr>
            <w:rFonts w:hint="eastAsia"/>
            <w:lang w:val="en-US" w:eastAsia="zh-CN"/>
          </w:rPr>
          <w:tab/>
          <w:delText>Home Node B Subsystem</w:delText>
        </w:r>
      </w:del>
    </w:p>
    <w:p w14:paraId="67681D43" w14:textId="77777777" w:rsidR="00331744" w:rsidDel="00B01082" w:rsidRDefault="00331744" w:rsidP="00331744">
      <w:pPr>
        <w:pStyle w:val="EW"/>
        <w:rPr>
          <w:del w:id="83" w:author="Zhulia Ayani" w:date="2024-08-02T16:11:00Z"/>
          <w:lang w:val="en-US" w:eastAsia="zh-CN"/>
        </w:rPr>
      </w:pPr>
      <w:del w:id="84" w:author="Zhulia Ayani" w:date="2024-08-02T16:11:00Z">
        <w:r w:rsidDel="00B01082">
          <w:rPr>
            <w:rFonts w:hint="eastAsia"/>
            <w:lang w:val="en-US" w:eastAsia="zh-CN"/>
          </w:rPr>
          <w:delText>HNB-GW</w:delText>
        </w:r>
        <w:r w:rsidDel="00B01082">
          <w:rPr>
            <w:rFonts w:hint="eastAsia"/>
            <w:lang w:val="en-US" w:eastAsia="zh-CN"/>
          </w:rPr>
          <w:tab/>
          <w:delText>Home Node B Gateway</w:delText>
        </w:r>
      </w:del>
    </w:p>
    <w:p w14:paraId="20377A85" w14:textId="77777777" w:rsidR="00331744" w:rsidDel="00B01082" w:rsidRDefault="00331744" w:rsidP="00331744">
      <w:pPr>
        <w:pStyle w:val="EW"/>
        <w:rPr>
          <w:del w:id="85" w:author="Zhulia Ayani" w:date="2024-08-02T16:11:00Z"/>
          <w:lang w:bidi="ar-EG"/>
        </w:rPr>
      </w:pPr>
      <w:del w:id="86" w:author="Zhulia Ayani" w:date="2024-08-02T16:11:00Z">
        <w:r w:rsidDel="00B01082">
          <w:rPr>
            <w:lang w:bidi="ar-EG"/>
          </w:rPr>
          <w:delText>IDL</w:delText>
        </w:r>
        <w:r w:rsidDel="00B01082">
          <w:rPr>
            <w:lang w:bidi="ar-EG"/>
          </w:rPr>
          <w:tab/>
          <w:delText>Interface Definition Language</w:delText>
        </w:r>
      </w:del>
    </w:p>
    <w:p w14:paraId="0B63F85E" w14:textId="77777777" w:rsidR="00331744" w:rsidDel="00B01082" w:rsidRDefault="00331744" w:rsidP="00331744">
      <w:pPr>
        <w:pStyle w:val="EW"/>
        <w:rPr>
          <w:del w:id="87" w:author="Zhulia Ayani" w:date="2024-08-02T16:11:00Z"/>
          <w:lang w:bidi="ar-EG"/>
        </w:rPr>
      </w:pPr>
      <w:del w:id="88" w:author="Zhulia Ayani" w:date="2024-08-02T16:11:00Z">
        <w:r w:rsidDel="00B01082">
          <w:rPr>
            <w:lang w:bidi="ar-EG"/>
          </w:rPr>
          <w:delText>IRP</w:delText>
        </w:r>
        <w:r w:rsidDel="00B01082">
          <w:rPr>
            <w:lang w:bidi="ar-EG"/>
          </w:rPr>
          <w:tab/>
          <w:delText>Integration Reference Point</w:delText>
        </w:r>
      </w:del>
    </w:p>
    <w:p w14:paraId="153BDC88" w14:textId="77777777" w:rsidR="00331744" w:rsidDel="00B01082" w:rsidRDefault="00331744" w:rsidP="00331744">
      <w:pPr>
        <w:pStyle w:val="EW"/>
        <w:rPr>
          <w:del w:id="89" w:author="Zhulia Ayani" w:date="2024-08-02T16:11:00Z"/>
          <w:lang w:bidi="ar-EG"/>
        </w:rPr>
      </w:pPr>
      <w:del w:id="90" w:author="Zhulia Ayani" w:date="2024-08-02T16:11:00Z">
        <w:r w:rsidDel="00B01082">
          <w:rPr>
            <w:lang w:bidi="ar-EG"/>
          </w:rPr>
          <w:delText>IS</w:delText>
        </w:r>
        <w:r w:rsidDel="00B01082">
          <w:rPr>
            <w:lang w:bidi="ar-EG"/>
          </w:rPr>
          <w:tab/>
          <w:delText xml:space="preserve">Information Service </w:delText>
        </w:r>
      </w:del>
    </w:p>
    <w:p w14:paraId="34881198" w14:textId="77777777" w:rsidR="00331744" w:rsidDel="00B01082" w:rsidRDefault="00331744" w:rsidP="00331744">
      <w:pPr>
        <w:pStyle w:val="EW"/>
        <w:rPr>
          <w:del w:id="91" w:author="Zhulia Ayani" w:date="2024-08-02T16:11:00Z"/>
          <w:lang w:bidi="ar-EG"/>
        </w:rPr>
      </w:pPr>
      <w:del w:id="92" w:author="Zhulia Ayani" w:date="2024-08-02T16:11:00Z">
        <w:r w:rsidDel="00B01082">
          <w:rPr>
            <w:lang w:bidi="ar-EG"/>
          </w:rPr>
          <w:delText>MO</w:delText>
        </w:r>
        <w:r w:rsidDel="00B01082">
          <w:rPr>
            <w:lang w:bidi="ar-EG"/>
          </w:rPr>
          <w:tab/>
          <w:delText>Managed Object</w:delText>
        </w:r>
      </w:del>
    </w:p>
    <w:p w14:paraId="6317B2EF" w14:textId="77777777" w:rsidR="00331744" w:rsidDel="00B01082" w:rsidRDefault="00331744" w:rsidP="00331744">
      <w:pPr>
        <w:pStyle w:val="EW"/>
        <w:rPr>
          <w:del w:id="93" w:author="Zhulia Ayani" w:date="2024-08-02T16:11:00Z"/>
          <w:lang w:bidi="ar-EG"/>
        </w:rPr>
      </w:pPr>
      <w:del w:id="94" w:author="Zhulia Ayani" w:date="2024-08-02T16:11:00Z">
        <w:r w:rsidDel="00B01082">
          <w:rPr>
            <w:lang w:bidi="ar-EG"/>
          </w:rPr>
          <w:delText>MOC</w:delText>
        </w:r>
        <w:r w:rsidDel="00B01082">
          <w:rPr>
            <w:lang w:bidi="ar-EG"/>
          </w:rPr>
          <w:tab/>
          <w:delText>Managed Object Class</w:delText>
        </w:r>
      </w:del>
    </w:p>
    <w:p w14:paraId="1F3855F0" w14:textId="77777777" w:rsidR="00331744" w:rsidDel="00B01082" w:rsidRDefault="00331744" w:rsidP="00331744">
      <w:pPr>
        <w:pStyle w:val="EW"/>
        <w:rPr>
          <w:del w:id="95" w:author="Zhulia Ayani" w:date="2024-08-02T16:11:00Z"/>
          <w:lang w:bidi="ar-EG"/>
        </w:rPr>
      </w:pPr>
      <w:del w:id="96" w:author="Zhulia Ayani" w:date="2024-08-02T16:11:00Z">
        <w:r w:rsidDel="00B01082">
          <w:rPr>
            <w:lang w:bidi="ar-EG"/>
          </w:rPr>
          <w:delText>NRM</w:delText>
        </w:r>
        <w:r w:rsidDel="00B01082">
          <w:rPr>
            <w:lang w:bidi="ar-EG"/>
          </w:rPr>
          <w:tab/>
          <w:delText>Network Resource Model</w:delText>
        </w:r>
      </w:del>
    </w:p>
    <w:p w14:paraId="4F45AD3B" w14:textId="77777777" w:rsidR="00331744" w:rsidDel="00B01082" w:rsidRDefault="00331744" w:rsidP="00331744">
      <w:pPr>
        <w:pStyle w:val="EW"/>
        <w:rPr>
          <w:del w:id="97" w:author="Zhulia Ayani" w:date="2024-08-02T16:11:00Z"/>
          <w:lang w:bidi="ar-EG"/>
        </w:rPr>
      </w:pPr>
      <w:del w:id="98" w:author="Zhulia Ayani" w:date="2024-08-02T16:11:00Z">
        <w:r w:rsidDel="00B01082">
          <w:rPr>
            <w:lang w:bidi="ar-EG"/>
          </w:rPr>
          <w:delText>OMG</w:delText>
        </w:r>
        <w:r w:rsidDel="00B01082">
          <w:rPr>
            <w:lang w:bidi="ar-EG"/>
          </w:rPr>
          <w:tab/>
          <w:delText>Object Management Group</w:delText>
        </w:r>
      </w:del>
    </w:p>
    <w:p w14:paraId="3F13907E" w14:textId="77777777" w:rsidR="00331744" w:rsidDel="00B01082" w:rsidRDefault="00331744" w:rsidP="00331744">
      <w:pPr>
        <w:pStyle w:val="EW"/>
        <w:rPr>
          <w:del w:id="99" w:author="Zhulia Ayani" w:date="2024-08-02T16:11:00Z"/>
          <w:lang w:eastAsia="zh-CN" w:bidi="ar-EG"/>
        </w:rPr>
      </w:pPr>
      <w:del w:id="100" w:author="Zhulia Ayani" w:date="2024-08-02T16:11:00Z">
        <w:r w:rsidDel="00B01082">
          <w:rPr>
            <w:lang w:bidi="ar-EG"/>
          </w:rPr>
          <w:delText>SS</w:delText>
        </w:r>
        <w:r w:rsidDel="00B01082">
          <w:rPr>
            <w:lang w:bidi="ar-EG"/>
          </w:rPr>
          <w:tab/>
          <w:delText>Solution Set</w:delText>
        </w:r>
      </w:del>
    </w:p>
    <w:p w14:paraId="6C9B065D" w14:textId="77777777" w:rsidR="00331744" w:rsidDel="00B01082" w:rsidRDefault="00331744" w:rsidP="00331744">
      <w:pPr>
        <w:pStyle w:val="EW"/>
        <w:rPr>
          <w:del w:id="101" w:author="Zhulia Ayani" w:date="2024-08-02T16:11:00Z"/>
          <w:lang w:eastAsia="zh-CN"/>
        </w:rPr>
      </w:pPr>
      <w:del w:id="102" w:author="Zhulia Ayani" w:date="2024-08-02T16:11:00Z">
        <w:r w:rsidDel="00B01082">
          <w:delText>XML</w:delText>
        </w:r>
        <w:r w:rsidDel="00B01082">
          <w:tab/>
          <w:delText>eXtensible Markup Language</w:delText>
        </w:r>
      </w:del>
    </w:p>
    <w:p w14:paraId="0532B8AD" w14:textId="77777777" w:rsidR="00331744" w:rsidRDefault="00331744" w:rsidP="00331744"/>
    <w:p w14:paraId="05E38451" w14:textId="77777777" w:rsidR="00331744" w:rsidRPr="00285623" w:rsidRDefault="00331744" w:rsidP="003317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457C523" w14:textId="77777777" w:rsidR="00331744" w:rsidRDefault="00331744" w:rsidP="00331744">
      <w:pPr>
        <w:pStyle w:val="Heading1"/>
      </w:pPr>
      <w:bookmarkStart w:id="103" w:name="_Toc454267580"/>
      <w:r>
        <w:t>A.0</w:t>
      </w:r>
      <w:r>
        <w:tab/>
        <w:t>General</w:t>
      </w:r>
      <w:bookmarkEnd w:id="103"/>
    </w:p>
    <w:p w14:paraId="36327B8C" w14:textId="77777777" w:rsidR="00331744" w:rsidRDefault="00331744" w:rsidP="00331744">
      <w:r>
        <w:t xml:space="preserve">This annex contains the CORBA Solution Set for the IRP whose semantics is specified in </w:t>
      </w:r>
      <w:r>
        <w:rPr>
          <w:rFonts w:hint="eastAsia"/>
          <w:lang w:eastAsia="zh-CN"/>
        </w:rPr>
        <w:t>HNS</w:t>
      </w:r>
      <w:r>
        <w:t xml:space="preserve"> NRM IRP: Information Service (TS 32.</w:t>
      </w:r>
      <w:del w:id="104" w:author="Zhulia Ayani" w:date="2024-08-02T16:20:00Z">
        <w:r w:rsidDel="00A72296">
          <w:rPr>
            <w:rFonts w:hint="eastAsia"/>
            <w:lang w:eastAsia="zh-CN"/>
          </w:rPr>
          <w:delText>77</w:delText>
        </w:r>
        <w:r w:rsidDel="00A72296">
          <w:delText xml:space="preserve">2 </w:delText>
        </w:r>
      </w:del>
      <w:ins w:id="105" w:author="Zhulia Ayani" w:date="2024-08-02T16:20:00Z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7</w:t>
        </w:r>
        <w:r>
          <w:t xml:space="preserve">2 </w:t>
        </w:r>
      </w:ins>
      <w:r>
        <w:t>[</w:t>
      </w:r>
      <w:r>
        <w:rPr>
          <w:rFonts w:hint="eastAsia"/>
          <w:lang w:eastAsia="zh-CN"/>
        </w:rPr>
        <w:t>5</w:t>
      </w:r>
      <w:r>
        <w:t>]).</w:t>
      </w:r>
    </w:p>
    <w:p w14:paraId="7ACCA2B5" w14:textId="07FBB766" w:rsidR="00166B74" w:rsidRDefault="00166B74" w:rsidP="00166B74">
      <w:pPr>
        <w:pStyle w:val="EX"/>
      </w:pPr>
    </w:p>
    <w:p w14:paraId="34213B64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5B4A0C94" w14:textId="77777777" w:rsidR="004C65C7" w:rsidRDefault="004C65C7" w:rsidP="004C65C7">
      <w:pPr>
        <w:pStyle w:val="Heading2"/>
        <w:rPr>
          <w:rFonts w:eastAsia="SimSun"/>
        </w:rPr>
      </w:pPr>
      <w:bookmarkStart w:id="106" w:name="_Toc398909560"/>
      <w:bookmarkStart w:id="107" w:name="_Toc445382414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106"/>
    </w:p>
    <w:p w14:paraId="374FD351" w14:textId="14E17AFC" w:rsidR="00640DF0" w:rsidRDefault="004C65C7" w:rsidP="004C65C7">
      <w:pPr>
        <w:rPr>
          <w:ins w:id="108" w:author="Zhulia Ayani" w:date="2024-08-02T15:58:00Z"/>
        </w:rPr>
      </w:pPr>
      <w:ins w:id="109" w:author="Zhulia Ayani" w:date="2024-08-02T09:53:00Z">
        <w:r>
          <w:t xml:space="preserve">The syntax of a Distinguished Name is defined in 3GPP TS 32.300 </w:t>
        </w:r>
      </w:ins>
      <w:ins w:id="110" w:author="Zhulia Ayani" w:date="2024-08-02T15:58:00Z">
        <w:r w:rsidR="00640DF0">
          <w:t>[</w:t>
        </w:r>
      </w:ins>
      <w:ins w:id="111" w:author="Zhulia Ayani" w:date="2024-08-02T09:53:00Z">
        <w:r>
          <w:t>5].</w:t>
        </w:r>
      </w:ins>
      <w:r>
        <w:t xml:space="preserve"> </w:t>
      </w:r>
    </w:p>
    <w:p w14:paraId="42D161A8" w14:textId="3E224D95" w:rsidR="004C65C7" w:rsidDel="00640DF0" w:rsidRDefault="004C65C7" w:rsidP="004C65C7">
      <w:pPr>
        <w:rPr>
          <w:del w:id="112" w:author="Zhulia Ayani" w:date="2024-08-02T09:53:00Z"/>
        </w:rPr>
      </w:pPr>
      <w:del w:id="113" w:author="Zhulia Ayani" w:date="2024-08-02T12:59:00Z">
        <w:r w:rsidDel="00E84084">
          <w:delText>See clause A.1.1 of [</w:delText>
        </w:r>
      </w:del>
      <w:del w:id="114" w:author="Zhulia Ayani" w:date="2024-08-02T16:32:00Z">
        <w:r w:rsidR="00331744" w:rsidDel="00331744">
          <w:delText>14</w:delText>
        </w:r>
      </w:del>
      <w:del w:id="115" w:author="Zhulia Ayani" w:date="2024-08-02T13:50:00Z">
        <w:r w:rsidDel="008A6C34">
          <w:delText>].</w:delText>
        </w:r>
      </w:del>
    </w:p>
    <w:p w14:paraId="4C84210C" w14:textId="77777777" w:rsidR="004C65C7" w:rsidRDefault="004C65C7" w:rsidP="004C65C7">
      <w:pPr>
        <w:pStyle w:val="Heading2"/>
      </w:pPr>
      <w:bookmarkStart w:id="116" w:name="_Toc532813720"/>
      <w:bookmarkStart w:id="117" w:name="_Toc27494496"/>
      <w:bookmarkEnd w:id="107"/>
      <w:r>
        <w:t>A.1.2</w:t>
      </w:r>
      <w:r>
        <w:tab/>
        <w:t>Rules for NRM extensions</w:t>
      </w:r>
      <w:bookmarkEnd w:id="116"/>
      <w:bookmarkEnd w:id="117"/>
    </w:p>
    <w:p w14:paraId="03F4A17B" w14:textId="4B1584C5" w:rsidR="004C65C7" w:rsidRDefault="004C65C7" w:rsidP="004C65C7">
      <w:pPr>
        <w:rPr>
          <w:lang w:eastAsia="zh-CN"/>
        </w:rPr>
      </w:pPr>
      <w:r>
        <w:t xml:space="preserve">See clause A.1.2 of </w:t>
      </w:r>
      <w:ins w:id="118" w:author="Zhulia Ayani" w:date="2024-08-02T13:34:00Z">
        <w:r>
          <w:rPr>
            <w:snapToGrid w:val="0"/>
          </w:rPr>
          <w:t>3GPP TS 28.653</w:t>
        </w:r>
        <w:r>
          <w:t xml:space="preserve"> [X]</w:t>
        </w:r>
      </w:ins>
      <w:del w:id="119" w:author="Zhulia Ayani" w:date="2024-08-02T14:51:00Z">
        <w:r w:rsidDel="004C65C7">
          <w:delText xml:space="preserve"> [</w:delText>
        </w:r>
      </w:del>
      <w:del w:id="120" w:author="Zhulia Ayani" w:date="2024-08-02T16:32:00Z">
        <w:r w:rsidR="00331744" w:rsidDel="00331744">
          <w:delText>14</w:delText>
        </w:r>
      </w:del>
      <w:del w:id="121" w:author="Zhulia Ayani" w:date="2024-08-02T14:51:00Z">
        <w:r w:rsidDel="004C65C7">
          <w:delText>]</w:delText>
        </w:r>
      </w:del>
      <w:r>
        <w:t>.</w:t>
      </w:r>
    </w:p>
    <w:p w14:paraId="61C3B2F0" w14:textId="77777777" w:rsidR="006F7A12" w:rsidRDefault="006F7A12" w:rsidP="006F7A12"/>
    <w:p w14:paraId="2BB49CBF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AEE1305" w14:textId="77777777" w:rsidR="006F7A12" w:rsidRDefault="006F7A12" w:rsidP="006F7A12">
      <w:pPr>
        <w:pStyle w:val="Heading2"/>
        <w:rPr>
          <w:rFonts w:eastAsia="SimSun"/>
        </w:rPr>
      </w:pPr>
      <w:bookmarkStart w:id="122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122"/>
    </w:p>
    <w:p w14:paraId="2A5C732C" w14:textId="2F7B0ED8" w:rsidR="006F7A12" w:rsidRDefault="006F7A12" w:rsidP="006F7A12">
      <w:pPr>
        <w:rPr>
          <w:lang w:eastAsia="zh-CN"/>
        </w:rPr>
      </w:pPr>
      <w:r>
        <w:t xml:space="preserve">See clause A.2.1 of </w:t>
      </w:r>
      <w:ins w:id="123" w:author="Zhulia Ayani" w:date="2024-08-02T13:35:00Z">
        <w:r>
          <w:rPr>
            <w:snapToGrid w:val="0"/>
          </w:rPr>
          <w:t>3GPP TS 28.6</w:t>
        </w:r>
      </w:ins>
      <w:ins w:id="124" w:author="Zhulia Ayani" w:date="2024-08-02T14:20:00Z">
        <w:r w:rsidR="00E06A40">
          <w:rPr>
            <w:snapToGrid w:val="0"/>
          </w:rPr>
          <w:t>5</w:t>
        </w:r>
      </w:ins>
      <w:ins w:id="125" w:author="Zhulia Ayani" w:date="2024-08-02T13:35:00Z">
        <w:r>
          <w:rPr>
            <w:snapToGrid w:val="0"/>
          </w:rPr>
          <w:t>3</w:t>
        </w:r>
        <w:r>
          <w:t xml:space="preserve"> [</w:t>
        </w:r>
      </w:ins>
      <w:ins w:id="126" w:author="Zhulia Ayani" w:date="2024-08-02T14:20:00Z">
        <w:r w:rsidR="00E06A40">
          <w:t>X</w:t>
        </w:r>
      </w:ins>
      <w:ins w:id="127" w:author="Zhulia Ayani" w:date="2024-08-02T13:35:00Z">
        <w:r>
          <w:t>]</w:t>
        </w:r>
      </w:ins>
      <w:del w:id="128" w:author="Zhulia Ayani" w:date="2024-08-02T14:53:00Z">
        <w:r w:rsidR="004C65C7" w:rsidDel="004C65C7">
          <w:delText>[</w:delText>
        </w:r>
      </w:del>
      <w:del w:id="129" w:author="Zhulia Ayani" w:date="2024-08-02T15:59:00Z">
        <w:r w:rsidR="00640DF0" w:rsidDel="00640DF0">
          <w:delText>1</w:delText>
        </w:r>
      </w:del>
      <w:del w:id="130" w:author="Zhulia Ayani" w:date="2024-08-02T16:33:00Z">
        <w:r w:rsidR="00331744" w:rsidDel="00331744">
          <w:delText>4</w:delText>
        </w:r>
      </w:del>
      <w:del w:id="131" w:author="Zhulia Ayani" w:date="2024-08-02T14:53:00Z">
        <w:r w:rsidR="004C65C7" w:rsidDel="004C65C7">
          <w:delText>]</w:delText>
        </w:r>
      </w:del>
      <w:r w:rsidR="004C65C7">
        <w:t>.</w:t>
      </w:r>
    </w:p>
    <w:p w14:paraId="29E9E938" w14:textId="77777777" w:rsidR="006F7A12" w:rsidRPr="00285623" w:rsidRDefault="006F7A12" w:rsidP="006F7A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CC0288A" w14:textId="77777777" w:rsidR="00331744" w:rsidRDefault="00331744" w:rsidP="00331744">
      <w:pPr>
        <w:pStyle w:val="Heading2"/>
        <w:pageBreakBefore/>
        <w:rPr>
          <w:lang w:val="de-DE" w:eastAsia="zh-CN"/>
        </w:rPr>
      </w:pPr>
      <w:bookmarkStart w:id="132" w:name="_Toc454267606"/>
      <w:r>
        <w:rPr>
          <w:rFonts w:hint="eastAsia"/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rFonts w:hint="eastAsia"/>
          <w:lang w:val="de-DE" w:eastAsia="zh-CN"/>
        </w:rPr>
        <w:tab/>
      </w:r>
      <w:r>
        <w:rPr>
          <w:lang w:val="de-DE"/>
        </w:rPr>
        <w:t>XML schema</w:t>
      </w:r>
      <w:r>
        <w:rPr>
          <w:rFonts w:hint="eastAsia"/>
          <w:lang w:val="de-DE"/>
        </w:rPr>
        <w:t xml:space="preserve"> </w:t>
      </w:r>
      <w:r>
        <w:rPr>
          <w:lang w:val="de-DE"/>
        </w:rPr>
        <w:t>"</w:t>
      </w:r>
      <w:r>
        <w:rPr>
          <w:rFonts w:hint="eastAsia"/>
          <w:lang w:val="de-DE"/>
        </w:rPr>
        <w:t>hns</w:t>
      </w:r>
      <w:r>
        <w:rPr>
          <w:lang w:val="de-DE"/>
        </w:rPr>
        <w:t>Nrm.xsd"</w:t>
      </w:r>
      <w:bookmarkEnd w:id="132"/>
    </w:p>
    <w:p w14:paraId="22E01F2F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&lt;?xml version="1.</w:t>
      </w:r>
      <w:r>
        <w:rPr>
          <w:rFonts w:cs="Courier New" w:hint="eastAsia"/>
          <w:szCs w:val="16"/>
          <w:lang w:val="de-DE" w:eastAsia="zh-CN"/>
        </w:rPr>
        <w:t>1</w:t>
      </w:r>
      <w:r>
        <w:rPr>
          <w:rFonts w:eastAsia="MS Mincho" w:cs="Courier New"/>
          <w:szCs w:val="16"/>
          <w:lang w:val="de-DE"/>
        </w:rPr>
        <w:t>" encoding="UTF-8"?&gt;</w:t>
      </w:r>
    </w:p>
    <w:p w14:paraId="0B191B07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</w:p>
    <w:p w14:paraId="5D2EA3EC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&lt;!--</w:t>
      </w:r>
    </w:p>
    <w:p w14:paraId="61538068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3GPP TS </w:t>
      </w:r>
      <w:r>
        <w:rPr>
          <w:rFonts w:cs="Courier New"/>
          <w:szCs w:val="16"/>
          <w:lang w:val="de-DE" w:eastAsia="zh-CN"/>
        </w:rPr>
        <w:t>28.673</w:t>
      </w:r>
      <w:r>
        <w:rPr>
          <w:rFonts w:eastAsia="MS Mincho" w:cs="Courier New"/>
          <w:szCs w:val="16"/>
          <w:lang w:val="de-DE"/>
        </w:rPr>
        <w:t xml:space="preserve"> HNS Network Resources IRP</w:t>
      </w:r>
    </w:p>
    <w:p w14:paraId="5B71F04B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Bulk CM Configuration data file NRM-specific XML schema</w:t>
      </w:r>
    </w:p>
    <w:p w14:paraId="3D1C5745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hnsNrm.xsd</w:t>
      </w:r>
    </w:p>
    <w:p w14:paraId="034CCCBC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--&gt;</w:t>
      </w:r>
    </w:p>
    <w:p w14:paraId="3456F388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</w:p>
    <w:p w14:paraId="06C97AD5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&lt;schema</w:t>
      </w:r>
    </w:p>
    <w:p w14:paraId="7A7A005D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 xml:space="preserve">  targetNamespace=</w:t>
      </w:r>
    </w:p>
    <w:p w14:paraId="356CD876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"http://www.3gpp.org/ftp/specs/archive/28_series/28.67</w:t>
      </w:r>
      <w:r>
        <w:rPr>
          <w:rFonts w:cs="Courier New" w:hint="eastAsia"/>
          <w:szCs w:val="16"/>
          <w:lang w:val="de-DE" w:eastAsia="zh-CN"/>
        </w:rPr>
        <w:t>6</w:t>
      </w:r>
      <w:r>
        <w:rPr>
          <w:rFonts w:eastAsia="MS Mincho" w:cs="Courier New"/>
          <w:szCs w:val="16"/>
          <w:lang w:val="de-DE"/>
        </w:rPr>
        <w:t>#hnsNrm"</w:t>
      </w:r>
    </w:p>
    <w:p w14:paraId="2BB8F74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de-DE"/>
        </w:rPr>
        <w:t xml:space="preserve">  </w:t>
      </w:r>
      <w:proofErr w:type="spellStart"/>
      <w:r>
        <w:rPr>
          <w:rFonts w:eastAsia="MS Mincho" w:cs="Courier New"/>
          <w:szCs w:val="16"/>
        </w:rPr>
        <w:t>elementFormDefault</w:t>
      </w:r>
      <w:proofErr w:type="spellEnd"/>
      <w:r>
        <w:rPr>
          <w:rFonts w:eastAsia="MS Mincho" w:cs="Courier New"/>
          <w:szCs w:val="16"/>
        </w:rPr>
        <w:t>="qualified"</w:t>
      </w:r>
    </w:p>
    <w:p w14:paraId="71F2C1B8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xmlns</w:t>
      </w:r>
      <w:proofErr w:type="spellEnd"/>
      <w:r>
        <w:rPr>
          <w:rFonts w:eastAsia="MS Mincho" w:cs="Courier New"/>
          <w:szCs w:val="16"/>
        </w:rPr>
        <w:t>="http://www.w3.org/2001/XMLSchema"</w:t>
      </w:r>
    </w:p>
    <w:p w14:paraId="08FE9DC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proofErr w:type="gramStart"/>
      <w:r>
        <w:rPr>
          <w:rFonts w:eastAsia="MS Mincho" w:cs="Courier New"/>
          <w:szCs w:val="16"/>
        </w:rPr>
        <w:t>xmlns:xn</w:t>
      </w:r>
      <w:proofErr w:type="spellEnd"/>
      <w:proofErr w:type="gramEnd"/>
      <w:r>
        <w:rPr>
          <w:rFonts w:eastAsia="MS Mincho" w:cs="Courier New"/>
          <w:szCs w:val="16"/>
        </w:rPr>
        <w:t>=</w:t>
      </w:r>
    </w:p>
    <w:p w14:paraId="2AF72DAA" w14:textId="05EB18A6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"http://www.3gpp.org/ftp/specs/archive/28_series</w:t>
      </w:r>
      <w:r>
        <w:rPr>
          <w:rFonts w:cs="Courier New"/>
          <w:szCs w:val="16"/>
          <w:lang w:eastAsia="zh-CN"/>
        </w:rPr>
        <w:t>/28.</w:t>
      </w:r>
      <w:ins w:id="133" w:author="Zhulia Ayani" w:date="2024-08-02T16:36:00Z">
        <w:r w:rsidR="007658D5" w:rsidRPr="006C0D8A">
          <w:rPr>
            <w:lang w:val="de-DE"/>
          </w:rPr>
          <w:t>653</w:t>
        </w:r>
      </w:ins>
      <w:del w:id="134" w:author="Zhulia Ayani" w:date="2024-08-02T16:36:00Z">
        <w:r w:rsidDel="007658D5">
          <w:rPr>
            <w:rFonts w:cs="Courier New"/>
            <w:szCs w:val="16"/>
            <w:lang w:eastAsia="zh-CN"/>
          </w:rPr>
          <w:delText>623</w:delText>
        </w:r>
      </w:del>
      <w:r>
        <w:rPr>
          <w:rFonts w:eastAsia="MS Mincho" w:cs="Courier New"/>
          <w:szCs w:val="16"/>
        </w:rPr>
        <w:t>#genericNrm"</w:t>
      </w:r>
    </w:p>
    <w:p w14:paraId="679F94D8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proofErr w:type="gramStart"/>
      <w:r>
        <w:rPr>
          <w:rFonts w:eastAsia="MS Mincho" w:cs="Courier New"/>
          <w:szCs w:val="16"/>
        </w:rPr>
        <w:t>xmlns:un</w:t>
      </w:r>
      <w:proofErr w:type="spellEnd"/>
      <w:proofErr w:type="gramEnd"/>
      <w:r>
        <w:rPr>
          <w:rFonts w:eastAsia="MS Mincho" w:cs="Courier New"/>
          <w:szCs w:val="16"/>
        </w:rPr>
        <w:t>=</w:t>
      </w:r>
    </w:p>
    <w:p w14:paraId="701E043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"http://www.3gpp.org/ftp/specs/archive/28_series/</w:t>
      </w:r>
      <w:r>
        <w:rPr>
          <w:rFonts w:cs="Courier New"/>
          <w:szCs w:val="16"/>
          <w:lang w:eastAsia="zh-CN"/>
        </w:rPr>
        <w:t>28.673</w:t>
      </w:r>
      <w:r>
        <w:rPr>
          <w:rFonts w:eastAsia="MS Mincho" w:cs="Courier New"/>
          <w:szCs w:val="16"/>
        </w:rPr>
        <w:t>#hnsNrm"</w:t>
      </w:r>
    </w:p>
    <w:p w14:paraId="4A95E6AA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xmlns:gn</w:t>
      </w:r>
      <w:proofErr w:type="spellEnd"/>
      <w:r>
        <w:rPr>
          <w:rFonts w:eastAsia="MS Mincho" w:cs="Courier New"/>
          <w:szCs w:val="16"/>
        </w:rPr>
        <w:t>=</w:t>
      </w:r>
    </w:p>
    <w:p w14:paraId="73BED24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"http://www.3gpp.org/ftp/specs/archive/28_series/28.65</w:t>
      </w:r>
      <w:r>
        <w:rPr>
          <w:rFonts w:cs="Courier New" w:hint="eastAsia"/>
          <w:szCs w:val="16"/>
          <w:lang w:eastAsia="zh-CN"/>
        </w:rPr>
        <w:t>6</w:t>
      </w:r>
      <w:r>
        <w:rPr>
          <w:rFonts w:eastAsia="MS Mincho" w:cs="Courier New"/>
          <w:szCs w:val="16"/>
        </w:rPr>
        <w:t>#geranNrm"</w:t>
      </w:r>
    </w:p>
    <w:p w14:paraId="7A9716A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xmlns:sm</w:t>
      </w:r>
      <w:proofErr w:type="spellEnd"/>
      <w:r>
        <w:rPr>
          <w:rFonts w:eastAsia="MS Mincho" w:cs="Courier New"/>
          <w:szCs w:val="16"/>
        </w:rPr>
        <w:t>=</w:t>
      </w:r>
    </w:p>
    <w:p w14:paraId="114C4176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"http://www.3gpp.org/ftp/specs/archive/28_series/28.</w:t>
      </w:r>
      <w:r>
        <w:rPr>
          <w:rFonts w:cs="Courier New"/>
          <w:szCs w:val="16"/>
          <w:lang w:eastAsia="zh-CN"/>
        </w:rPr>
        <w:t>626</w:t>
      </w:r>
      <w:r>
        <w:rPr>
          <w:rFonts w:eastAsia="MS Mincho" w:cs="Courier New"/>
          <w:szCs w:val="16"/>
        </w:rPr>
        <w:t>#stateManagementIRP"</w:t>
      </w:r>
    </w:p>
    <w:p w14:paraId="3578020B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>&gt;</w:t>
      </w:r>
    </w:p>
    <w:p w14:paraId="57F31FFC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</w:p>
    <w:p w14:paraId="251EE509" w14:textId="78598410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ab/>
        <w:t>&lt;import namespace="http://www.3gpp.org/ftp/specs/archive/28_series/</w:t>
      </w:r>
      <w:r>
        <w:rPr>
          <w:rFonts w:cs="Courier New"/>
          <w:szCs w:val="16"/>
          <w:lang w:val="de-DE" w:eastAsia="zh-CN"/>
        </w:rPr>
        <w:t>28.</w:t>
      </w:r>
      <w:ins w:id="135" w:author="Zhulia Ayani" w:date="2024-08-02T16:36:00Z">
        <w:r w:rsidR="007658D5" w:rsidRPr="006C0D8A">
          <w:rPr>
            <w:lang w:val="de-DE"/>
          </w:rPr>
          <w:t>653</w:t>
        </w:r>
      </w:ins>
      <w:del w:id="136" w:author="Zhulia Ayani" w:date="2024-08-02T16:36:00Z">
        <w:r w:rsidDel="007658D5">
          <w:rPr>
            <w:rFonts w:cs="Courier New"/>
            <w:szCs w:val="16"/>
            <w:lang w:val="de-DE" w:eastAsia="zh-CN"/>
          </w:rPr>
          <w:delText>623</w:delText>
        </w:r>
      </w:del>
      <w:r>
        <w:rPr>
          <w:rFonts w:eastAsia="MS Mincho" w:cs="Courier New"/>
          <w:szCs w:val="16"/>
          <w:lang w:val="de-DE"/>
        </w:rPr>
        <w:t>#genericNrm" schemaLocation="genericNrm.xsd"/&gt;</w:t>
      </w:r>
    </w:p>
    <w:p w14:paraId="2D453F9F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ab/>
        <w:t>&lt;import namespace="http://www.3gpp.org/ftp/specs/archive/28_series/28.65</w:t>
      </w:r>
      <w:r>
        <w:rPr>
          <w:rFonts w:cs="Courier New" w:hint="eastAsia"/>
          <w:szCs w:val="16"/>
          <w:lang w:val="de-DE" w:eastAsia="zh-CN"/>
        </w:rPr>
        <w:t>6</w:t>
      </w:r>
      <w:r>
        <w:rPr>
          <w:rFonts w:eastAsia="MS Mincho" w:cs="Courier New"/>
          <w:szCs w:val="16"/>
          <w:lang w:val="de-DE"/>
        </w:rPr>
        <w:t>#geranNrm" schemaLocation="geranNrm.xsd"/&gt;</w:t>
      </w:r>
    </w:p>
    <w:p w14:paraId="54A676D3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  <w:r>
        <w:rPr>
          <w:rFonts w:eastAsia="MS Mincho" w:cs="Courier New"/>
          <w:szCs w:val="16"/>
          <w:lang w:val="de-DE"/>
        </w:rPr>
        <w:tab/>
        <w:t>&lt;import namespace="http://www.3gpp.org/ftp/specs/archive/28_series/28.</w:t>
      </w:r>
      <w:r>
        <w:rPr>
          <w:rFonts w:cs="Courier New"/>
          <w:szCs w:val="16"/>
          <w:lang w:val="de-DE" w:eastAsia="zh-CN"/>
        </w:rPr>
        <w:t>626</w:t>
      </w:r>
      <w:r>
        <w:rPr>
          <w:rFonts w:eastAsia="MS Mincho" w:cs="Courier New"/>
          <w:szCs w:val="16"/>
          <w:lang w:val="de-DE"/>
        </w:rPr>
        <w:t>#stateManagementIRP" schemaLocation="stateManagementIRP.xsd"/&gt;</w:t>
      </w:r>
    </w:p>
    <w:p w14:paraId="1129621C" w14:textId="77777777" w:rsidR="00331744" w:rsidRDefault="00331744" w:rsidP="00331744">
      <w:pPr>
        <w:pStyle w:val="PL"/>
        <w:rPr>
          <w:rFonts w:eastAsia="MS Mincho" w:cs="Courier New"/>
          <w:szCs w:val="16"/>
          <w:lang w:val="de-DE"/>
        </w:rPr>
      </w:pPr>
    </w:p>
    <w:p w14:paraId="7BA57D6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de-DE"/>
        </w:rPr>
        <w:t xml:space="preserve">  </w:t>
      </w:r>
      <w:proofErr w:type="gramStart"/>
      <w:r>
        <w:rPr>
          <w:rFonts w:eastAsia="MS Mincho" w:cs="Courier New"/>
          <w:szCs w:val="16"/>
        </w:rPr>
        <w:t>&lt;!--</w:t>
      </w:r>
      <w:proofErr w:type="gramEnd"/>
      <w:r>
        <w:rPr>
          <w:rFonts w:eastAsia="MS Mincho" w:cs="Courier New"/>
          <w:szCs w:val="16"/>
        </w:rPr>
        <w:t xml:space="preserve"> HNS Network Resources IRP NRM attribute related XML types --&gt;</w:t>
      </w:r>
    </w:p>
    <w:p w14:paraId="16C898D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289CEB7E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270303C3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39B41227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gramStart"/>
      <w:r>
        <w:rPr>
          <w:rFonts w:eastAsia="MS Mincho" w:cs="Courier New"/>
          <w:szCs w:val="16"/>
        </w:rPr>
        <w:t>&lt;!--</w:t>
      </w:r>
      <w:proofErr w:type="gramEnd"/>
      <w:r>
        <w:rPr>
          <w:rFonts w:eastAsia="MS Mincho" w:cs="Courier New"/>
          <w:szCs w:val="16"/>
        </w:rPr>
        <w:t xml:space="preserve"> HNS network Resources IRP NRM class associated XML elements --&gt;</w:t>
      </w:r>
    </w:p>
    <w:p w14:paraId="4C29327E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6382DAD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E119C5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H</w:t>
      </w:r>
      <w:r>
        <w:rPr>
          <w:rFonts w:cs="Courier New" w:hint="eastAsia"/>
          <w:szCs w:val="16"/>
          <w:lang w:eastAsia="zh-CN"/>
        </w:rPr>
        <w:t>NBGW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</w:t>
      </w:r>
    </w:p>
    <w:p w14:paraId="74A72DE3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proofErr w:type="gramStart"/>
      <w:r>
        <w:rPr>
          <w:rFonts w:eastAsia="MS Mincho" w:cs="Courier New"/>
          <w:szCs w:val="16"/>
        </w:rPr>
        <w:t>xn:ManagedElementOptionallyContainedNrmClass</w:t>
      </w:r>
      <w:proofErr w:type="spellEnd"/>
      <w:proofErr w:type="gramEnd"/>
      <w:r>
        <w:rPr>
          <w:rFonts w:eastAsia="MS Mincho" w:cs="Courier New"/>
          <w:szCs w:val="16"/>
        </w:rPr>
        <w:t>"</w:t>
      </w:r>
    </w:p>
    <w:p w14:paraId="4C984278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83AC9BE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25A30D3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90FEE5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</w:rPr>
        <w:t>xn:NrmClass</w:t>
      </w:r>
      <w:proofErr w:type="spellEnd"/>
      <w:proofErr w:type="gramEnd"/>
      <w:r>
        <w:rPr>
          <w:rFonts w:eastAsia="MS Mincho" w:cs="Courier New"/>
          <w:szCs w:val="16"/>
        </w:rPr>
        <w:t>"&gt;</w:t>
      </w:r>
    </w:p>
    <w:p w14:paraId="2337315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76D6147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A39A5E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09D6E58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629F1C5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hnbgwId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0D0FA89A" w14:textId="77777777" w:rsidR="00331744" w:rsidRDefault="00331744" w:rsidP="00331744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2CC3D1B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bookmarkStart w:id="137" w:name="OLE_LINK18"/>
      <w:bookmarkStart w:id="138" w:name="OLE_LINK19"/>
      <w:bookmarkStart w:id="139" w:name="OLE_LINK20"/>
      <w:r w:rsidRPr="00EF6D9E">
        <w:rPr>
          <w:rFonts w:eastAsia="MS Mincho"/>
          <w:lang w:val="en-US"/>
        </w:rPr>
        <w:t>&lt;element</w:t>
      </w:r>
      <w:r w:rsidRPr="00EF6D9E">
        <w:rPr>
          <w:rFonts w:hint="eastAsia"/>
          <w:lang w:val="en-US" w:eastAsia="zh-CN"/>
        </w:rPr>
        <w:t xml:space="preserve"> name</w:t>
      </w:r>
      <w:r w:rsidRPr="00EF6D9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F6D9E">
        <w:rPr>
          <w:lang w:val="en-US" w:eastAsia="zh-CN"/>
        </w:rPr>
        <w:t>"</w:t>
      </w:r>
      <w:r w:rsidRPr="00EF6D9E">
        <w:rPr>
          <w:rFonts w:hint="eastAsia"/>
          <w:lang w:val="en-US" w:eastAsia="zh-CN"/>
        </w:rPr>
        <w:t xml:space="preserve"> type=</w:t>
      </w:r>
      <w:r w:rsidRPr="00EF6D9E">
        <w:rPr>
          <w:lang w:val="en-US" w:eastAsia="zh-CN"/>
        </w:rPr>
        <w:t>"</w:t>
      </w:r>
      <w:proofErr w:type="spellStart"/>
      <w:proofErr w:type="gramStart"/>
      <w:r w:rsidRPr="00EF6D9E">
        <w:rPr>
          <w:rFonts w:hint="eastAsia"/>
          <w:lang w:val="en-US" w:eastAsia="zh-CN"/>
        </w:rPr>
        <w:t>xn</w:t>
      </w:r>
      <w:proofErr w:type="spellEnd"/>
      <w:r w:rsidRPr="00EF6D9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EF6D9E">
        <w:rPr>
          <w:lang w:val="en-US" w:eastAsia="zh-CN"/>
        </w:rPr>
        <w:t>" </w:t>
      </w:r>
      <w:r w:rsidRPr="00EF6D9E">
        <w:rPr>
          <w:rFonts w:eastAsia="MS Mincho"/>
          <w:lang w:val="en-US"/>
        </w:rPr>
        <w:t>minOccurs="0"/&gt;</w:t>
      </w:r>
      <w:bookmarkEnd w:id="137"/>
      <w:bookmarkEnd w:id="138"/>
      <w:bookmarkEnd w:id="139"/>
    </w:p>
    <w:p w14:paraId="6F524FE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iPConfigInfo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43CFF748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maxNbrHNBRegistered</w:t>
      </w:r>
      <w:proofErr w:type="spellEnd"/>
      <w:r>
        <w:rPr>
          <w:rFonts w:eastAsia="MS Mincho" w:cs="Courier New"/>
          <w:szCs w:val="16"/>
        </w:rPr>
        <w:t>" type="integer"/&gt;</w:t>
      </w:r>
    </w:p>
    <w:p w14:paraId="1C4E5EF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maxPacketCapability</w:t>
      </w:r>
      <w:proofErr w:type="spellEnd"/>
      <w:r>
        <w:rPr>
          <w:rFonts w:eastAsia="MS Mincho" w:cs="Courier New"/>
          <w:szCs w:val="16"/>
        </w:rPr>
        <w:t>" type="integer"/&gt;</w:t>
      </w:r>
    </w:p>
    <w:p w14:paraId="059F2E5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46C06617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E194E9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BE875E3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FFF2B1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proofErr w:type="gramStart"/>
      <w:r>
        <w:rPr>
          <w:rFonts w:eastAsia="MS Mincho" w:cs="Courier New"/>
          <w:szCs w:val="16"/>
        </w:rPr>
        <w:t>xn:VsDataContainer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2B247F26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proofErr w:type="gramStart"/>
      <w:r>
        <w:rPr>
          <w:rFonts w:eastAsia="MS Mincho" w:cs="Courier New"/>
          <w:szCs w:val="16"/>
        </w:rPr>
        <w:t>un:IuhSignLinkTp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322EA966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un:EP_Iuh</w:t>
      </w:r>
      <w:proofErr w:type="spellEnd"/>
      <w:r>
        <w:rPr>
          <w:rFonts w:eastAsia="MS Mincho" w:cs="Courier New"/>
          <w:szCs w:val="16"/>
          <w:lang w:val="fr-FR"/>
        </w:rPr>
        <w:t>"/&gt;</w:t>
      </w:r>
    </w:p>
    <w:p w14:paraId="43258AAB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</w:p>
    <w:p w14:paraId="12458915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0A89EA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2FDA6294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&lt;/extension&gt;</w:t>
      </w:r>
    </w:p>
    <w:p w14:paraId="6804844E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0549B8D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8E02354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69B7FC5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</w:p>
    <w:p w14:paraId="5258A9F6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IuhSignLinkTp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2E7D3515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146A43FE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complexContent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4BBF2730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</w:t>
      </w:r>
      <w:proofErr w:type="gramStart"/>
      <w:r>
        <w:rPr>
          <w:rFonts w:eastAsia="MS Mincho" w:cs="Courier New"/>
          <w:szCs w:val="16"/>
          <w:lang w:val="fr-FR"/>
        </w:rPr>
        <w:t>extension</w:t>
      </w:r>
      <w:proofErr w:type="gramEnd"/>
      <w:r>
        <w:rPr>
          <w:rFonts w:eastAsia="MS Mincho" w:cs="Courier New"/>
          <w:szCs w:val="16"/>
          <w:lang w:val="fr-FR"/>
        </w:rPr>
        <w:t xml:space="preserve">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7F4F33F3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sequence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1C88F77A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</w:p>
    <w:p w14:paraId="4D8AC315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5F6AEC9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lastRenderedPageBreak/>
        <w:t xml:space="preserve">                &lt;</w:t>
      </w:r>
      <w:proofErr w:type="gramStart"/>
      <w:r>
        <w:rPr>
          <w:rFonts w:eastAsia="MS Mincho" w:cs="Courier New"/>
          <w:szCs w:val="16"/>
          <w:lang w:val="fr-FR"/>
        </w:rPr>
        <w:t>all</w:t>
      </w:r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2402851E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userLabel</w:t>
      </w:r>
      <w:proofErr w:type="spellEnd"/>
      <w:r>
        <w:rPr>
          <w:rFonts w:eastAsia="MS Mincho" w:cs="Courier New"/>
          <w:szCs w:val="16"/>
          <w:lang w:val="fr-FR"/>
        </w:rPr>
        <w:t xml:space="preserve">" type="string"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="0"/&gt;</w:t>
      </w:r>
    </w:p>
    <w:p w14:paraId="0FB98ED7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farEndEntity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5CA997C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sctpAssocLocalAddr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712FDC8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sctpAssocRemoteAddr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542BBB7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2CC4E79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8F5F17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E3C1E2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35D3DB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xn:VsDataContainer</w:t>
      </w:r>
      <w:proofErr w:type="spellEnd"/>
      <w:r>
        <w:rPr>
          <w:rFonts w:eastAsia="MS Mincho" w:cs="Courier New"/>
          <w:szCs w:val="16"/>
          <w:lang w:val="fr-FR"/>
        </w:rPr>
        <w:t>"/&gt;</w:t>
      </w:r>
    </w:p>
    <w:p w14:paraId="3B15923D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4597F23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71333F4E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&lt;/extension&gt;</w:t>
      </w:r>
    </w:p>
    <w:p w14:paraId="561076B1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50A638B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3DBC61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14A230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442E03B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EP_Iuh</w:t>
      </w:r>
      <w:proofErr w:type="spellEnd"/>
      <w:r>
        <w:rPr>
          <w:rFonts w:eastAsia="MS Mincho" w:cs="Courier New"/>
          <w:szCs w:val="16"/>
        </w:rPr>
        <w:t>"&gt;</w:t>
      </w:r>
    </w:p>
    <w:p w14:paraId="3450F386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</w:t>
      </w:r>
      <w:r>
        <w:rPr>
          <w:rFonts w:eastAsia="MS Mincho" w:cs="Courier New"/>
          <w:szCs w:val="16"/>
          <w:lang w:val="fr-FR"/>
        </w:rPr>
        <w:t>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209B1B1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complexContent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796A4EA3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</w:t>
      </w:r>
      <w:proofErr w:type="gramStart"/>
      <w:r>
        <w:rPr>
          <w:rFonts w:eastAsia="MS Mincho" w:cs="Courier New"/>
          <w:szCs w:val="16"/>
          <w:lang w:val="fr-FR"/>
        </w:rPr>
        <w:t>extension</w:t>
      </w:r>
      <w:proofErr w:type="gramEnd"/>
      <w:r>
        <w:rPr>
          <w:rFonts w:eastAsia="MS Mincho" w:cs="Courier New"/>
          <w:szCs w:val="16"/>
          <w:lang w:val="fr-FR"/>
        </w:rPr>
        <w:t xml:space="preserve">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7E57BFE4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sequence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076997A0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</w:p>
    <w:p w14:paraId="78EA8A19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58C0CB0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&lt;</w:t>
      </w:r>
      <w:proofErr w:type="gramStart"/>
      <w:r>
        <w:rPr>
          <w:rFonts w:eastAsia="MS Mincho" w:cs="Courier New"/>
          <w:szCs w:val="16"/>
          <w:lang w:val="fr-FR"/>
        </w:rPr>
        <w:t>all</w:t>
      </w:r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7739C5BF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userLabel</w:t>
      </w:r>
      <w:proofErr w:type="spellEnd"/>
      <w:r>
        <w:rPr>
          <w:rFonts w:eastAsia="MS Mincho" w:cs="Courier New"/>
          <w:szCs w:val="16"/>
          <w:lang w:val="fr-FR"/>
        </w:rPr>
        <w:t xml:space="preserve">" type="string"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="0"/&gt;</w:t>
      </w:r>
    </w:p>
    <w:p w14:paraId="7E643A67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farEndEntity</w:t>
      </w:r>
      <w:proofErr w:type="spellEnd"/>
      <w:r>
        <w:rPr>
          <w:rFonts w:eastAsia="MS Mincho" w:cs="Courier New"/>
          <w:szCs w:val="16"/>
          <w:lang w:val="fr-FR"/>
        </w:rPr>
        <w:t xml:space="preserve">" type="string"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="0"/&gt;</w:t>
      </w:r>
    </w:p>
    <w:p w14:paraId="662171BC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farEndNEIPAddr</w:t>
      </w:r>
      <w:proofErr w:type="spellEnd"/>
      <w:r>
        <w:rPr>
          <w:rFonts w:eastAsia="MS Mincho" w:cs="Courier New"/>
          <w:szCs w:val="16"/>
          <w:lang w:val="fr-FR"/>
        </w:rPr>
        <w:t xml:space="preserve">" type="string"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="0"/&gt;</w:t>
      </w:r>
    </w:p>
    <w:p w14:paraId="2C151DED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  &lt;/all&gt;</w:t>
      </w:r>
    </w:p>
    <w:p w14:paraId="4129E4C4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7F39FA9B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6E50107B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</w:t>
      </w:r>
    </w:p>
    <w:p w14:paraId="10952869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choice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 xml:space="preserve">="0" </w:t>
      </w:r>
      <w:proofErr w:type="spellStart"/>
      <w:r>
        <w:rPr>
          <w:rFonts w:eastAsia="MS Mincho" w:cs="Courier New"/>
          <w:szCs w:val="16"/>
          <w:lang w:val="fr-FR"/>
        </w:rPr>
        <w:t>maxOccurs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unbounded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453C030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ref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xn:VsDataContainer</w:t>
      </w:r>
      <w:proofErr w:type="spellEnd"/>
      <w:r>
        <w:rPr>
          <w:rFonts w:eastAsia="MS Mincho" w:cs="Courier New"/>
          <w:szCs w:val="16"/>
          <w:lang w:val="fr-FR"/>
        </w:rPr>
        <w:t>"/&gt;</w:t>
      </w:r>
    </w:p>
    <w:p w14:paraId="2A4C4CC7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&lt;/</w:t>
      </w:r>
      <w:proofErr w:type="spellStart"/>
      <w:r>
        <w:rPr>
          <w:rFonts w:eastAsia="MS Mincho" w:cs="Courier New"/>
          <w:szCs w:val="16"/>
          <w:lang w:val="fr-FR"/>
        </w:rPr>
        <w:t>choice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4C2A3B1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&lt;/</w:t>
      </w:r>
      <w:proofErr w:type="spellStart"/>
      <w:r>
        <w:rPr>
          <w:rFonts w:eastAsia="MS Mincho" w:cs="Courier New"/>
          <w:szCs w:val="16"/>
          <w:lang w:val="fr-FR"/>
        </w:rPr>
        <w:t>sequence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0B29E88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&lt;/extension&gt;</w:t>
      </w:r>
    </w:p>
    <w:p w14:paraId="61CA5098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&lt;/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2982B0FC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&lt;/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5CC7E41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&lt;/</w:t>
      </w:r>
      <w:proofErr w:type="spellStart"/>
      <w:r>
        <w:rPr>
          <w:rFonts w:eastAsia="MS Mincho" w:cs="Courier New"/>
          <w:szCs w:val="16"/>
          <w:lang w:val="fr-FR"/>
        </w:rPr>
        <w:t>element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61143AC2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</w:p>
    <w:p w14:paraId="601F18B0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</w:p>
    <w:p w14:paraId="24030D94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H</w:t>
      </w:r>
      <w:r>
        <w:rPr>
          <w:rFonts w:cs="Courier New" w:hint="eastAsia"/>
          <w:szCs w:val="16"/>
          <w:lang w:val="fr-FR" w:eastAsia="zh-CN"/>
        </w:rPr>
        <w:t>NB</w:t>
      </w:r>
      <w:r>
        <w:rPr>
          <w:rFonts w:eastAsia="MS Mincho" w:cs="Courier New"/>
          <w:szCs w:val="16"/>
          <w:lang w:val="fr-FR"/>
        </w:rPr>
        <w:t>Profile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242CA0FD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5F28C28E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complexContent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39BCA7B7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</w:t>
      </w:r>
      <w:proofErr w:type="gramStart"/>
      <w:r>
        <w:rPr>
          <w:rFonts w:eastAsia="MS Mincho" w:cs="Courier New"/>
          <w:szCs w:val="16"/>
          <w:lang w:val="fr-FR"/>
        </w:rPr>
        <w:t>extension</w:t>
      </w:r>
      <w:proofErr w:type="gramEnd"/>
      <w:r>
        <w:rPr>
          <w:rFonts w:eastAsia="MS Mincho" w:cs="Courier New"/>
          <w:szCs w:val="16"/>
          <w:lang w:val="fr-FR"/>
        </w:rPr>
        <w:t xml:space="preserve">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157AE110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sequence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2618E487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element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 xml:space="preserve"> </w:t>
      </w:r>
      <w:proofErr w:type="spellStart"/>
      <w:r>
        <w:rPr>
          <w:rFonts w:eastAsia="MS Mincho" w:cs="Courier New"/>
          <w:szCs w:val="16"/>
          <w:lang w:val="fr-FR"/>
        </w:rPr>
        <w:t>name</w:t>
      </w:r>
      <w:proofErr w:type="spellEnd"/>
      <w:r>
        <w:rPr>
          <w:rFonts w:eastAsia="MS Mincho" w:cs="Courier New"/>
          <w:szCs w:val="16"/>
          <w:lang w:val="fr-FR"/>
        </w:rPr>
        <w:t>="</w:t>
      </w:r>
      <w:proofErr w:type="spellStart"/>
      <w:r>
        <w:rPr>
          <w:rFonts w:eastAsia="MS Mincho" w:cs="Courier New"/>
          <w:szCs w:val="16"/>
          <w:lang w:val="fr-FR"/>
        </w:rPr>
        <w:t>attributes</w:t>
      </w:r>
      <w:proofErr w:type="spellEnd"/>
      <w:r>
        <w:rPr>
          <w:rFonts w:eastAsia="MS Mincho" w:cs="Courier New"/>
          <w:szCs w:val="16"/>
          <w:lang w:val="fr-FR"/>
        </w:rPr>
        <w:t xml:space="preserve">" </w:t>
      </w:r>
      <w:proofErr w:type="spellStart"/>
      <w:r>
        <w:rPr>
          <w:rFonts w:eastAsia="MS Mincho" w:cs="Courier New"/>
          <w:szCs w:val="16"/>
          <w:lang w:val="fr-FR"/>
        </w:rPr>
        <w:t>minOccurs</w:t>
      </w:r>
      <w:proofErr w:type="spellEnd"/>
      <w:r>
        <w:rPr>
          <w:rFonts w:eastAsia="MS Mincho" w:cs="Courier New"/>
          <w:szCs w:val="16"/>
          <w:lang w:val="fr-FR"/>
        </w:rPr>
        <w:t>="0"&gt;</w:t>
      </w:r>
    </w:p>
    <w:p w14:paraId="2403CDFC" w14:textId="77777777" w:rsidR="00331744" w:rsidRDefault="00331744" w:rsidP="00331744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      &lt;</w:t>
      </w:r>
      <w:proofErr w:type="spellStart"/>
      <w:proofErr w:type="gramStart"/>
      <w:r>
        <w:rPr>
          <w:rFonts w:eastAsia="MS Mincho" w:cs="Courier New"/>
          <w:szCs w:val="16"/>
          <w:lang w:val="fr-FR"/>
        </w:rPr>
        <w:t>complexType</w:t>
      </w:r>
      <w:proofErr w:type="spellEnd"/>
      <w:proofErr w:type="gramEnd"/>
      <w:r>
        <w:rPr>
          <w:rFonts w:eastAsia="MS Mincho" w:cs="Courier New"/>
          <w:szCs w:val="16"/>
          <w:lang w:val="fr-FR"/>
        </w:rPr>
        <w:t>&gt;</w:t>
      </w:r>
    </w:p>
    <w:p w14:paraId="4102063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      </w:t>
      </w:r>
      <w:r>
        <w:rPr>
          <w:rFonts w:eastAsia="MS Mincho" w:cs="Courier New"/>
          <w:szCs w:val="16"/>
        </w:rPr>
        <w:t>&lt;all&gt;</w:t>
      </w:r>
    </w:p>
    <w:p w14:paraId="05B4C193" w14:textId="77777777" w:rsidR="00331744" w:rsidRDefault="00331744" w:rsidP="00331744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0272DF3A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F6D9E">
        <w:rPr>
          <w:rFonts w:eastAsia="MS Mincho"/>
          <w:lang w:val="en-US"/>
        </w:rPr>
        <w:t>&lt;element</w:t>
      </w:r>
      <w:r w:rsidRPr="00EF6D9E">
        <w:rPr>
          <w:rFonts w:hint="eastAsia"/>
          <w:lang w:val="en-US" w:eastAsia="zh-CN"/>
        </w:rPr>
        <w:t xml:space="preserve"> name</w:t>
      </w:r>
      <w:r w:rsidRPr="00EF6D9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F6D9E">
        <w:rPr>
          <w:lang w:val="en-US" w:eastAsia="zh-CN"/>
        </w:rPr>
        <w:t>"</w:t>
      </w:r>
      <w:r w:rsidRPr="00EF6D9E">
        <w:rPr>
          <w:rFonts w:hint="eastAsia"/>
          <w:lang w:val="en-US" w:eastAsia="zh-CN"/>
        </w:rPr>
        <w:t xml:space="preserve"> type=</w:t>
      </w:r>
      <w:r w:rsidRPr="00EF6D9E">
        <w:rPr>
          <w:lang w:val="en-US" w:eastAsia="zh-CN"/>
        </w:rPr>
        <w:t>"</w:t>
      </w:r>
      <w:proofErr w:type="spellStart"/>
      <w:proofErr w:type="gramStart"/>
      <w:r w:rsidRPr="00EF6D9E">
        <w:rPr>
          <w:rFonts w:hint="eastAsia"/>
          <w:lang w:val="en-US" w:eastAsia="zh-CN"/>
        </w:rPr>
        <w:t>xn</w:t>
      </w:r>
      <w:proofErr w:type="spellEnd"/>
      <w:r w:rsidRPr="00EF6D9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EF6D9E">
        <w:rPr>
          <w:lang w:val="en-US" w:eastAsia="zh-CN"/>
        </w:rPr>
        <w:t>" </w:t>
      </w:r>
      <w:r w:rsidRPr="00EF6D9E">
        <w:rPr>
          <w:rFonts w:eastAsia="MS Mincho"/>
          <w:lang w:val="en-US"/>
        </w:rPr>
        <w:t>minOccurs="0"/&gt;</w:t>
      </w:r>
    </w:p>
    <w:p w14:paraId="0BEA57BD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name="configuration" type="string"/&gt;</w:t>
      </w:r>
    </w:p>
    <w:p w14:paraId="3834B2D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name="criterion" type="string" minOccurs="0"/&gt;</w:t>
      </w:r>
    </w:p>
    <w:p w14:paraId="58BD05D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696A2D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BF1C46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507B8D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44C119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54C7C4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2481A7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32B1D7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815615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57438ED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H</w:t>
      </w:r>
      <w:r>
        <w:rPr>
          <w:rFonts w:cs="Courier New" w:hint="eastAsia"/>
          <w:szCs w:val="16"/>
          <w:lang w:eastAsia="zh-CN"/>
        </w:rPr>
        <w:t>MS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"&gt;</w:t>
      </w:r>
    </w:p>
    <w:p w14:paraId="55CC795E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058F71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00D304A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proofErr w:type="gramStart"/>
      <w:r>
        <w:rPr>
          <w:rFonts w:eastAsia="MS Mincho" w:cs="Courier New"/>
          <w:szCs w:val="16"/>
        </w:rPr>
        <w:t>xn:NrmClass</w:t>
      </w:r>
      <w:proofErr w:type="spellEnd"/>
      <w:proofErr w:type="gramEnd"/>
      <w:r>
        <w:rPr>
          <w:rFonts w:eastAsia="MS Mincho" w:cs="Courier New"/>
          <w:szCs w:val="16"/>
        </w:rPr>
        <w:t>"&gt;</w:t>
      </w:r>
    </w:p>
    <w:p w14:paraId="65023A0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17A2D9D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734A38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972FE95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B9D9A54" w14:textId="77777777" w:rsidR="00331744" w:rsidRDefault="00331744" w:rsidP="00331744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type="string"/&gt;</w:t>
      </w:r>
    </w:p>
    <w:p w14:paraId="6836808C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F6D9E">
        <w:rPr>
          <w:rFonts w:eastAsia="MS Mincho"/>
          <w:lang w:val="en-US"/>
        </w:rPr>
        <w:t>&lt;element</w:t>
      </w:r>
      <w:r w:rsidRPr="00EF6D9E">
        <w:rPr>
          <w:rFonts w:hint="eastAsia"/>
          <w:lang w:val="en-US" w:eastAsia="zh-CN"/>
        </w:rPr>
        <w:t xml:space="preserve"> name</w:t>
      </w:r>
      <w:r w:rsidRPr="00EF6D9E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F6D9E">
        <w:rPr>
          <w:lang w:val="en-US" w:eastAsia="zh-CN"/>
        </w:rPr>
        <w:t>"</w:t>
      </w:r>
      <w:r w:rsidRPr="00EF6D9E">
        <w:rPr>
          <w:rFonts w:hint="eastAsia"/>
          <w:lang w:val="en-US" w:eastAsia="zh-CN"/>
        </w:rPr>
        <w:t xml:space="preserve"> type=</w:t>
      </w:r>
      <w:r w:rsidRPr="00EF6D9E">
        <w:rPr>
          <w:lang w:val="en-US" w:eastAsia="zh-CN"/>
        </w:rPr>
        <w:t>"</w:t>
      </w:r>
      <w:proofErr w:type="spellStart"/>
      <w:proofErr w:type="gramStart"/>
      <w:r w:rsidRPr="00EF6D9E">
        <w:rPr>
          <w:rFonts w:hint="eastAsia"/>
          <w:lang w:val="en-US" w:eastAsia="zh-CN"/>
        </w:rPr>
        <w:t>xn</w:t>
      </w:r>
      <w:proofErr w:type="spellEnd"/>
      <w:r w:rsidRPr="00EF6D9E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proofErr w:type="gramEnd"/>
      <w:r w:rsidRPr="00EF6D9E">
        <w:rPr>
          <w:lang w:val="en-US" w:eastAsia="zh-CN"/>
        </w:rPr>
        <w:t>" </w:t>
      </w:r>
      <w:r w:rsidRPr="00EF6D9E">
        <w:rPr>
          <w:rFonts w:eastAsia="MS Mincho"/>
          <w:lang w:val="en-US"/>
        </w:rPr>
        <w:t>minOccurs="0"/&gt;</w:t>
      </w:r>
    </w:p>
    <w:p w14:paraId="0DEE7AC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10E86701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EC454E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CF8E21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306D949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&lt;element ref="</w:t>
      </w:r>
      <w:proofErr w:type="spellStart"/>
      <w:proofErr w:type="gramStart"/>
      <w:r>
        <w:rPr>
          <w:rFonts w:eastAsia="MS Mincho" w:cs="Courier New"/>
          <w:szCs w:val="16"/>
        </w:rPr>
        <w:t>xn:VsDataContainer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78CA9730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         &lt;element ref="</w:t>
      </w:r>
      <w:proofErr w:type="spellStart"/>
      <w:proofErr w:type="gramStart"/>
      <w:r>
        <w:rPr>
          <w:rFonts w:eastAsia="MS Mincho" w:cs="Courier New"/>
          <w:szCs w:val="16"/>
        </w:rPr>
        <w:t>un:H</w:t>
      </w:r>
      <w:r>
        <w:rPr>
          <w:rFonts w:cs="Courier New" w:hint="eastAsia"/>
          <w:szCs w:val="16"/>
          <w:lang w:eastAsia="zh-CN"/>
        </w:rPr>
        <w:t>NB</w:t>
      </w:r>
      <w:r>
        <w:rPr>
          <w:rFonts w:eastAsia="MS Mincho" w:cs="Courier New"/>
          <w:szCs w:val="16"/>
        </w:rPr>
        <w:t>Profile</w:t>
      </w:r>
      <w:proofErr w:type="spellEnd"/>
      <w:proofErr w:type="gramEnd"/>
      <w:r>
        <w:rPr>
          <w:rFonts w:eastAsia="MS Mincho" w:cs="Courier New"/>
          <w:szCs w:val="16"/>
        </w:rPr>
        <w:t>"/&gt;</w:t>
      </w:r>
    </w:p>
    <w:p w14:paraId="0F170C32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023B821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FFAF22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929237B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A42F794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620D70F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4E742AD" w14:textId="77777777" w:rsidR="00331744" w:rsidRDefault="00331744" w:rsidP="00331744">
      <w:pPr>
        <w:pStyle w:val="PL"/>
        <w:rPr>
          <w:rFonts w:eastAsia="MS Mincho" w:cs="Courier New"/>
          <w:szCs w:val="16"/>
        </w:rPr>
      </w:pPr>
    </w:p>
    <w:p w14:paraId="76F5B3B9" w14:textId="77777777" w:rsidR="00331744" w:rsidRDefault="00331744" w:rsidP="00331744">
      <w:pPr>
        <w:pStyle w:val="PL"/>
        <w:rPr>
          <w:rFonts w:eastAsia="MS Mincho" w:cs="Courier New"/>
          <w:szCs w:val="16"/>
          <w:lang w:eastAsia="zh-CN"/>
        </w:rPr>
      </w:pPr>
      <w:r>
        <w:rPr>
          <w:rFonts w:eastAsia="MS Mincho" w:cs="Courier New"/>
          <w:szCs w:val="16"/>
        </w:rPr>
        <w:t>&lt;/schema&gt;</w:t>
      </w:r>
    </w:p>
    <w:p w14:paraId="55988401" w14:textId="77777777" w:rsidR="006F7A12" w:rsidRDefault="006F7A12" w:rsidP="006F7A12"/>
    <w:bookmarkEnd w:id="0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2E3A1" w14:textId="77777777" w:rsidR="009A63BD" w:rsidRDefault="009A63BD">
      <w:r>
        <w:separator/>
      </w:r>
    </w:p>
  </w:endnote>
  <w:endnote w:type="continuationSeparator" w:id="0">
    <w:p w14:paraId="40B1BDB9" w14:textId="77777777" w:rsidR="009A63BD" w:rsidRDefault="009A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">
    <w:altName w:val="Times New Roman"/>
    <w:charset w:val="00"/>
    <w:family w:val="auto"/>
    <w:pitch w:val="default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9345" w14:textId="77777777" w:rsidR="009A63BD" w:rsidRDefault="009A63BD">
      <w:r>
        <w:separator/>
      </w:r>
    </w:p>
  </w:footnote>
  <w:footnote w:type="continuationSeparator" w:id="0">
    <w:p w14:paraId="59A38DDD" w14:textId="77777777" w:rsidR="009A63BD" w:rsidRDefault="009A6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479A"/>
    <w:multiLevelType w:val="multilevel"/>
    <w:tmpl w:val="282C7162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5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6B67FC7"/>
    <w:multiLevelType w:val="multilevel"/>
    <w:tmpl w:val="16D68656"/>
    <w:lvl w:ilvl="0">
      <w:start w:val="3"/>
      <w:numFmt w:val="decimal"/>
      <w:pStyle w:val="Absatz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0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1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25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02067BA"/>
    <w:multiLevelType w:val="multilevel"/>
    <w:tmpl w:val="DD8AB942"/>
    <w:styleLink w:val="Mybulletlist"/>
    <w:lvl w:ilvl="0">
      <w:start w:val="1"/>
      <w:numFmt w:val="bullet"/>
      <w:lvlText w:val=""/>
      <w:lvlJc w:val="left"/>
      <w:pPr>
        <w:tabs>
          <w:tab w:val="num" w:pos="2949"/>
        </w:tabs>
        <w:ind w:left="2949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2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6715DA7"/>
    <w:multiLevelType w:val="singleLevel"/>
    <w:tmpl w:val="0C090001"/>
    <w:lvl w:ilvl="0">
      <w:start w:val="1"/>
      <w:numFmt w:val="bullet"/>
      <w:pStyle w:val="List11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1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96A6547"/>
    <w:multiLevelType w:val="multilevel"/>
    <w:tmpl w:val="C87A9900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3C9F686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46F0253F"/>
    <w:multiLevelType w:val="singleLevel"/>
    <w:tmpl w:val="5436EB54"/>
    <w:lvl w:ilvl="0">
      <w:start w:val="1"/>
      <w:numFmt w:val="decimal"/>
      <w:pStyle w:val="Abbildung1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43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4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0A62576"/>
    <w:multiLevelType w:val="hybridMultilevel"/>
    <w:tmpl w:val="B0ECEA02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G 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G 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G 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563860E6"/>
    <w:multiLevelType w:val="multilevel"/>
    <w:tmpl w:val="34366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9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0" w15:restartNumberingAfterBreak="0">
    <w:nsid w:val="58DD6D13"/>
    <w:multiLevelType w:val="hybridMultilevel"/>
    <w:tmpl w:val="87925B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2A2467"/>
    <w:multiLevelType w:val="multilevel"/>
    <w:tmpl w:val="5802A2DA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5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50278B"/>
    <w:multiLevelType w:val="multilevel"/>
    <w:tmpl w:val="6344BC5A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9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2"/>
  </w:num>
  <w:num w:numId="8" w16cid:durableId="1702973854">
    <w:abstractNumId w:val="58"/>
  </w:num>
  <w:num w:numId="9" w16cid:durableId="1307978979">
    <w:abstractNumId w:val="61"/>
  </w:num>
  <w:num w:numId="10" w16cid:durableId="906695543">
    <w:abstractNumId w:val="63"/>
  </w:num>
  <w:num w:numId="11" w16cid:durableId="53896866">
    <w:abstractNumId w:val="23"/>
  </w:num>
  <w:num w:numId="12" w16cid:durableId="786193692">
    <w:abstractNumId w:val="54"/>
  </w:num>
  <w:num w:numId="13" w16cid:durableId="1373648906">
    <w:abstractNumId w:val="59"/>
  </w:num>
  <w:num w:numId="14" w16cid:durableId="459416690">
    <w:abstractNumId w:val="60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6"/>
  </w:num>
  <w:num w:numId="23" w16cid:durableId="1397899152">
    <w:abstractNumId w:val="5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37"/>
  </w:num>
  <w:num w:numId="25" w16cid:durableId="160242617">
    <w:abstractNumId w:val="43"/>
  </w:num>
  <w:num w:numId="26" w16cid:durableId="1347243675">
    <w:abstractNumId w:val="51"/>
  </w:num>
  <w:num w:numId="27" w16cid:durableId="1176193962">
    <w:abstractNumId w:val="39"/>
  </w:num>
  <w:num w:numId="28" w16cid:durableId="1812865611">
    <w:abstractNumId w:val="55"/>
  </w:num>
  <w:num w:numId="29" w16cid:durableId="1634285864">
    <w:abstractNumId w:val="28"/>
  </w:num>
  <w:num w:numId="30" w16cid:durableId="1621103663">
    <w:abstractNumId w:val="53"/>
  </w:num>
  <w:num w:numId="31" w16cid:durableId="2002731071">
    <w:abstractNumId w:val="22"/>
  </w:num>
  <w:num w:numId="32" w16cid:durableId="1890069180">
    <w:abstractNumId w:val="45"/>
  </w:num>
  <w:num w:numId="33" w16cid:durableId="786194128">
    <w:abstractNumId w:val="35"/>
  </w:num>
  <w:num w:numId="34" w16cid:durableId="573927757">
    <w:abstractNumId w:val="32"/>
  </w:num>
  <w:num w:numId="35" w16cid:durableId="1941142598">
    <w:abstractNumId w:val="33"/>
  </w:num>
  <w:num w:numId="36" w16cid:durableId="1416898092">
    <w:abstractNumId w:val="13"/>
  </w:num>
  <w:num w:numId="37" w16cid:durableId="661465735">
    <w:abstractNumId w:val="40"/>
  </w:num>
  <w:num w:numId="38" w16cid:durableId="1039011558">
    <w:abstractNumId w:val="14"/>
  </w:num>
  <w:num w:numId="39" w16cid:durableId="263222221">
    <w:abstractNumId w:val="41"/>
  </w:num>
  <w:num w:numId="40" w16cid:durableId="1657102273">
    <w:abstractNumId w:val="31"/>
  </w:num>
  <w:num w:numId="41" w16cid:durableId="1218473396">
    <w:abstractNumId w:val="17"/>
  </w:num>
  <w:num w:numId="42" w16cid:durableId="1334724364">
    <w:abstractNumId w:val="25"/>
  </w:num>
  <w:num w:numId="43" w16cid:durableId="1584297784">
    <w:abstractNumId w:val="21"/>
  </w:num>
  <w:num w:numId="44" w16cid:durableId="168446356">
    <w:abstractNumId w:val="38"/>
  </w:num>
  <w:num w:numId="45" w16cid:durableId="13464200">
    <w:abstractNumId w:val="36"/>
  </w:num>
  <w:num w:numId="46" w16cid:durableId="312756453">
    <w:abstractNumId w:val="30"/>
  </w:num>
  <w:num w:numId="47" w16cid:durableId="1348676527">
    <w:abstractNumId w:val="56"/>
  </w:num>
  <w:num w:numId="48" w16cid:durableId="61567629">
    <w:abstractNumId w:val="15"/>
  </w:num>
  <w:num w:numId="49" w16cid:durableId="1361777383">
    <w:abstractNumId w:val="20"/>
  </w:num>
  <w:num w:numId="50" w16cid:durableId="1572740724">
    <w:abstractNumId w:val="18"/>
  </w:num>
  <w:num w:numId="51" w16cid:durableId="47265915">
    <w:abstractNumId w:val="49"/>
  </w:num>
  <w:num w:numId="52" w16cid:durableId="162938445">
    <w:abstractNumId w:val="24"/>
  </w:num>
  <w:num w:numId="53" w16cid:durableId="1626501948">
    <w:abstractNumId w:val="42"/>
  </w:num>
  <w:num w:numId="54" w16cid:durableId="2066024434">
    <w:abstractNumId w:val="62"/>
  </w:num>
  <w:num w:numId="55" w16cid:durableId="71204604">
    <w:abstractNumId w:val="16"/>
  </w:num>
  <w:num w:numId="56" w16cid:durableId="1359969393">
    <w:abstractNumId w:val="29"/>
  </w:num>
  <w:num w:numId="57" w16cid:durableId="1466392422">
    <w:abstractNumId w:val="46"/>
  </w:num>
  <w:num w:numId="58" w16cid:durableId="494762138">
    <w:abstractNumId w:val="44"/>
  </w:num>
  <w:num w:numId="59" w16cid:durableId="201944350">
    <w:abstractNumId w:val="50"/>
  </w:num>
  <w:num w:numId="60" w16cid:durableId="1788505413">
    <w:abstractNumId w:val="27"/>
  </w:num>
  <w:num w:numId="61" w16cid:durableId="1483232403">
    <w:abstractNumId w:val="34"/>
  </w:num>
  <w:num w:numId="62" w16cid:durableId="1568497748">
    <w:abstractNumId w:val="47"/>
  </w:num>
  <w:num w:numId="63" w16cid:durableId="951980380">
    <w:abstractNumId w:val="48"/>
  </w:num>
  <w:num w:numId="64" w16cid:durableId="649212860">
    <w:abstractNumId w:val="64"/>
  </w:num>
  <w:num w:numId="65" w16cid:durableId="6565352">
    <w:abstractNumId w:val="11"/>
  </w:num>
  <w:num w:numId="66" w16cid:durableId="1587496868">
    <w:abstractNumId w:val="52"/>
  </w:num>
  <w:num w:numId="67" w16cid:durableId="5695098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22E4A"/>
    <w:rsid w:val="00024C29"/>
    <w:rsid w:val="0002769E"/>
    <w:rsid w:val="00036244"/>
    <w:rsid w:val="00042A18"/>
    <w:rsid w:val="00044D14"/>
    <w:rsid w:val="00072CB9"/>
    <w:rsid w:val="000844DD"/>
    <w:rsid w:val="000847C8"/>
    <w:rsid w:val="00087803"/>
    <w:rsid w:val="000A03BA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1151F"/>
    <w:rsid w:val="00121CE9"/>
    <w:rsid w:val="00135437"/>
    <w:rsid w:val="00145D43"/>
    <w:rsid w:val="00166B74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07D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6468"/>
    <w:rsid w:val="002B2801"/>
    <w:rsid w:val="002B5741"/>
    <w:rsid w:val="002B6BD7"/>
    <w:rsid w:val="002E472E"/>
    <w:rsid w:val="002F5BEA"/>
    <w:rsid w:val="003036D2"/>
    <w:rsid w:val="00305409"/>
    <w:rsid w:val="00310192"/>
    <w:rsid w:val="00315266"/>
    <w:rsid w:val="00331744"/>
    <w:rsid w:val="003321C3"/>
    <w:rsid w:val="0034108E"/>
    <w:rsid w:val="003577F9"/>
    <w:rsid w:val="003609EF"/>
    <w:rsid w:val="0036231A"/>
    <w:rsid w:val="00364FE1"/>
    <w:rsid w:val="00374DD4"/>
    <w:rsid w:val="003A0D04"/>
    <w:rsid w:val="003A49CB"/>
    <w:rsid w:val="003B1D42"/>
    <w:rsid w:val="003D0A48"/>
    <w:rsid w:val="003E03DA"/>
    <w:rsid w:val="003E1A36"/>
    <w:rsid w:val="003E2B0E"/>
    <w:rsid w:val="003F1975"/>
    <w:rsid w:val="003F283E"/>
    <w:rsid w:val="003F38D8"/>
    <w:rsid w:val="003F3C24"/>
    <w:rsid w:val="00410371"/>
    <w:rsid w:val="00417676"/>
    <w:rsid w:val="004242F1"/>
    <w:rsid w:val="00426737"/>
    <w:rsid w:val="004274A2"/>
    <w:rsid w:val="00441BFB"/>
    <w:rsid w:val="00463B19"/>
    <w:rsid w:val="004841E0"/>
    <w:rsid w:val="004A2452"/>
    <w:rsid w:val="004A30A3"/>
    <w:rsid w:val="004A52C6"/>
    <w:rsid w:val="004B724E"/>
    <w:rsid w:val="004B75B7"/>
    <w:rsid w:val="004C65C7"/>
    <w:rsid w:val="004D1D31"/>
    <w:rsid w:val="004D6A33"/>
    <w:rsid w:val="004F40EB"/>
    <w:rsid w:val="005009D9"/>
    <w:rsid w:val="00502812"/>
    <w:rsid w:val="0050768A"/>
    <w:rsid w:val="005128FE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5E4D42"/>
    <w:rsid w:val="005F6429"/>
    <w:rsid w:val="005F6526"/>
    <w:rsid w:val="00600FD5"/>
    <w:rsid w:val="00614BD5"/>
    <w:rsid w:val="00616175"/>
    <w:rsid w:val="006168D6"/>
    <w:rsid w:val="00616B58"/>
    <w:rsid w:val="00621188"/>
    <w:rsid w:val="006257ED"/>
    <w:rsid w:val="00640DF0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C6CCA"/>
    <w:rsid w:val="006D36FE"/>
    <w:rsid w:val="006E21FB"/>
    <w:rsid w:val="006E2C49"/>
    <w:rsid w:val="006E581D"/>
    <w:rsid w:val="006F2E90"/>
    <w:rsid w:val="006F4AF7"/>
    <w:rsid w:val="006F7A12"/>
    <w:rsid w:val="007109E5"/>
    <w:rsid w:val="00716E8D"/>
    <w:rsid w:val="0073165A"/>
    <w:rsid w:val="0074036F"/>
    <w:rsid w:val="00756AA0"/>
    <w:rsid w:val="0076182C"/>
    <w:rsid w:val="007658D5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801"/>
    <w:rsid w:val="007E2DA8"/>
    <w:rsid w:val="007F7259"/>
    <w:rsid w:val="007F7686"/>
    <w:rsid w:val="008040A8"/>
    <w:rsid w:val="008278A1"/>
    <w:rsid w:val="008279FA"/>
    <w:rsid w:val="00835845"/>
    <w:rsid w:val="00837696"/>
    <w:rsid w:val="008626E7"/>
    <w:rsid w:val="00862C30"/>
    <w:rsid w:val="00870EE7"/>
    <w:rsid w:val="00872003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5991"/>
    <w:rsid w:val="008C73E9"/>
    <w:rsid w:val="008D39FE"/>
    <w:rsid w:val="008E5C6C"/>
    <w:rsid w:val="008E7055"/>
    <w:rsid w:val="008F3789"/>
    <w:rsid w:val="008F48D5"/>
    <w:rsid w:val="008F686C"/>
    <w:rsid w:val="0090016C"/>
    <w:rsid w:val="00904D27"/>
    <w:rsid w:val="009148DE"/>
    <w:rsid w:val="00941E30"/>
    <w:rsid w:val="009467AC"/>
    <w:rsid w:val="00946815"/>
    <w:rsid w:val="009522C9"/>
    <w:rsid w:val="009527F6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A63B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46BF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5E36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55D3D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25C58"/>
    <w:rsid w:val="00C3254D"/>
    <w:rsid w:val="00C434F2"/>
    <w:rsid w:val="00C43E5A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D575C"/>
    <w:rsid w:val="00CF0097"/>
    <w:rsid w:val="00CF34B5"/>
    <w:rsid w:val="00CF5C18"/>
    <w:rsid w:val="00CF6094"/>
    <w:rsid w:val="00D03251"/>
    <w:rsid w:val="00D03F9A"/>
    <w:rsid w:val="00D06D51"/>
    <w:rsid w:val="00D21820"/>
    <w:rsid w:val="00D24991"/>
    <w:rsid w:val="00D470DD"/>
    <w:rsid w:val="00D50255"/>
    <w:rsid w:val="00D575A7"/>
    <w:rsid w:val="00D66520"/>
    <w:rsid w:val="00D82499"/>
    <w:rsid w:val="00DA048B"/>
    <w:rsid w:val="00DD2656"/>
    <w:rsid w:val="00DE34CF"/>
    <w:rsid w:val="00E054E2"/>
    <w:rsid w:val="00E06A40"/>
    <w:rsid w:val="00E13F3D"/>
    <w:rsid w:val="00E1642B"/>
    <w:rsid w:val="00E23090"/>
    <w:rsid w:val="00E307F7"/>
    <w:rsid w:val="00E34898"/>
    <w:rsid w:val="00E368AD"/>
    <w:rsid w:val="00E4725B"/>
    <w:rsid w:val="00E61703"/>
    <w:rsid w:val="00E72DF0"/>
    <w:rsid w:val="00E85535"/>
    <w:rsid w:val="00E951D9"/>
    <w:rsid w:val="00EA4E11"/>
    <w:rsid w:val="00EB09B7"/>
    <w:rsid w:val="00EC04FB"/>
    <w:rsid w:val="00EC22BA"/>
    <w:rsid w:val="00EC6DC4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4E14"/>
    <w:rsid w:val="00FB6386"/>
    <w:rsid w:val="00FC77EF"/>
    <w:rsid w:val="00FD2EC3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4841E0"/>
    <w:pPr>
      <w:ind w:left="851"/>
    </w:pPr>
  </w:style>
  <w:style w:type="paragraph" w:customStyle="1" w:styleId="INDENT2">
    <w:name w:val="INDENT2"/>
    <w:basedOn w:val="Normal"/>
    <w:rsid w:val="004841E0"/>
    <w:pPr>
      <w:ind w:left="1135" w:hanging="284"/>
    </w:pPr>
  </w:style>
  <w:style w:type="paragraph" w:customStyle="1" w:styleId="INDENT3">
    <w:name w:val="INDENT3"/>
    <w:basedOn w:val="Normal"/>
    <w:rsid w:val="004841E0"/>
    <w:pPr>
      <w:ind w:left="1701" w:hanging="567"/>
    </w:pPr>
  </w:style>
  <w:style w:type="paragraph" w:customStyle="1" w:styleId="FigureTitle">
    <w:name w:val="Figure_Title"/>
    <w:basedOn w:val="Normal"/>
    <w:next w:val="Normal"/>
    <w:rsid w:val="004841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841E0"/>
    <w:pPr>
      <w:keepNext/>
      <w:keepLines/>
    </w:pPr>
    <w:rPr>
      <w:b/>
    </w:rPr>
  </w:style>
  <w:style w:type="paragraph" w:customStyle="1" w:styleId="enumlev2">
    <w:name w:val="enumlev2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4841E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rontcover">
    <w:name w:val="Front_cover"/>
    <w:rsid w:val="004841E0"/>
    <w:rPr>
      <w:rFonts w:ascii="Arial" w:eastAsia="SimSun" w:hAnsi="Arial"/>
      <w:lang w:val="en-GB" w:eastAsia="en-US"/>
    </w:rPr>
  </w:style>
  <w:style w:type="paragraph" w:customStyle="1" w:styleId="Absatz1">
    <w:name w:val="Absatz1"/>
    <w:basedOn w:val="Normal"/>
    <w:rsid w:val="004841E0"/>
    <w:pPr>
      <w:keepLines/>
      <w:numPr>
        <w:numId w:val="50"/>
      </w:numPr>
      <w:spacing w:after="0"/>
      <w:jc w:val="both"/>
    </w:pPr>
    <w:rPr>
      <w:rFonts w:ascii="Arial" w:hAnsi="Arial"/>
      <w:lang w:eastAsia="de-DE"/>
    </w:rPr>
  </w:style>
  <w:style w:type="paragraph" w:customStyle="1" w:styleId="TableTitle">
    <w:name w:val="Table_Title"/>
    <w:basedOn w:val="Table"/>
    <w:next w:val="TableText"/>
    <w:rsid w:val="004841E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Times" w:hAnsi="Times"/>
      <w:sz w:val="18"/>
      <w:lang w:eastAsia="de-DE"/>
    </w:rPr>
  </w:style>
  <w:style w:type="paragraph" w:customStyle="1" w:styleId="TableText">
    <w:name w:val="Table_Text"/>
    <w:basedOn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42" w:after="142"/>
    </w:pPr>
    <w:rPr>
      <w:rFonts w:ascii="Times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4841E0"/>
    <w:pPr>
      <w:spacing w:before="284" w:after="0"/>
      <w:jc w:val="both"/>
    </w:pPr>
    <w:rPr>
      <w:rFonts w:ascii="Times" w:hAnsi="Times"/>
      <w:lang w:eastAsia="de-DE"/>
    </w:rPr>
  </w:style>
  <w:style w:type="paragraph" w:customStyle="1" w:styleId="Lista2">
    <w:name w:val="Lista 2"/>
    <w:basedOn w:val="Normal"/>
    <w:rsid w:val="004841E0"/>
    <w:pPr>
      <w:tabs>
        <w:tab w:val="num" w:pos="360"/>
        <w:tab w:val="left" w:pos="2058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Figure">
    <w:name w:val="Figure_#"/>
    <w:basedOn w:val="Normal"/>
    <w:next w:val="Normal"/>
    <w:rsid w:val="004841E0"/>
    <w:pPr>
      <w:keepNext/>
      <w:spacing w:before="567" w:after="113"/>
      <w:jc w:val="center"/>
    </w:pPr>
  </w:style>
  <w:style w:type="paragraph" w:customStyle="1" w:styleId="List1">
    <w:name w:val="List 1"/>
    <w:basedOn w:val="Normal"/>
    <w:rsid w:val="004841E0"/>
    <w:pPr>
      <w:numPr>
        <w:numId w:val="4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4841E0"/>
    <w:pPr>
      <w:numPr>
        <w:numId w:val="46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4841E0"/>
    <w:pPr>
      <w:numPr>
        <w:numId w:val="0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841E0"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841E0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841E0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841E0"/>
    <w:pPr>
      <w:numPr>
        <w:numId w:val="47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4841E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4841E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4841E0"/>
    <w:pPr>
      <w:spacing w:before="0"/>
      <w:jc w:val="left"/>
    </w:pPr>
  </w:style>
  <w:style w:type="paragraph" w:customStyle="1" w:styleId="GDMO">
    <w:name w:val="GDMO"/>
    <w:basedOn w:val="ASN1Cont"/>
    <w:rsid w:val="004841E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4841E0"/>
    <w:pPr>
      <w:numPr>
        <w:numId w:val="5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4841E0"/>
    <w:pPr>
      <w:numPr>
        <w:numId w:val="5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Buffer">
    <w:name w:val="Buffer"/>
    <w:basedOn w:val="Normal"/>
    <w:rsid w:val="004841E0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841E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841E0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841E0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4841E0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4841E0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4841E0"/>
    <w:pPr>
      <w:numPr>
        <w:numId w:val="49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841E0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4841E0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4841E0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4841E0"/>
    <w:pPr>
      <w:spacing w:before="120" w:after="0"/>
    </w:pPr>
  </w:style>
  <w:style w:type="paragraph" w:customStyle="1" w:styleId="Bulletlist">
    <w:name w:val="Bullet list"/>
    <w:basedOn w:val="Normal"/>
    <w:rsid w:val="004841E0"/>
    <w:pPr>
      <w:spacing w:before="120" w:after="0"/>
    </w:pPr>
  </w:style>
  <w:style w:type="paragraph" w:customStyle="1" w:styleId="Bullets">
    <w:name w:val="Bullets"/>
    <w:basedOn w:val="Normal"/>
    <w:rsid w:val="004841E0"/>
    <w:pPr>
      <w:keepLines/>
      <w:numPr>
        <w:numId w:val="4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841E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Legend">
    <w:name w:val="Table_Legend"/>
    <w:basedOn w:val="Normal"/>
    <w:next w:val="Normal"/>
    <w:rsid w:val="004841E0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Appendix">
    <w:name w:val="Appendix"/>
    <w:basedOn w:val="Heading1"/>
    <w:next w:val="Normal"/>
    <w:rsid w:val="004841E0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rFonts w:eastAsia="SimSu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4841E0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4841E0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4841E0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4841E0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841E0"/>
  </w:style>
  <w:style w:type="character" w:customStyle="1" w:styleId="PersnlicherAntwortstil">
    <w:name w:val="Persönlicher Antwortstil"/>
    <w:rsid w:val="004841E0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4841E0"/>
    <w:rPr>
      <w:rFonts w:ascii="Arial" w:hAnsi="Arial" w:cs="Arial"/>
      <w:color w:val="auto"/>
      <w:sz w:val="20"/>
    </w:rPr>
  </w:style>
  <w:style w:type="paragraph" w:customStyle="1" w:styleId="Sprechblasentext">
    <w:name w:val="Sprechblasentext"/>
    <w:basedOn w:val="Normal"/>
    <w:semiHidden/>
    <w:rsid w:val="004841E0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4841E0"/>
  </w:style>
  <w:style w:type="paragraph" w:customStyle="1" w:styleId="b">
    <w:name w:val="b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</w:rPr>
  </w:style>
  <w:style w:type="paragraph" w:customStyle="1" w:styleId="e">
    <w:name w:val="e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">
    <w:name w:val="k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">
    <w:name w:val="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</w:rPr>
  </w:style>
  <w:style w:type="paragraph" w:customStyle="1" w:styleId="xt">
    <w:name w:val="x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</w:rPr>
  </w:style>
  <w:style w:type="paragraph" w:customStyle="1" w:styleId="ns">
    <w:name w:val="ns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</w:rPr>
  </w:style>
  <w:style w:type="paragraph" w:customStyle="1" w:styleId="dt">
    <w:name w:val="dt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</w:rPr>
  </w:style>
  <w:style w:type="paragraph" w:customStyle="1" w:styleId="m">
    <w:name w:val="m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tx">
    <w:name w:val="tx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customStyle="1" w:styleId="db">
    <w:name w:val="db"/>
    <w:basedOn w:val="Normal"/>
    <w:rsid w:val="004841E0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i">
    <w:name w:val="d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</w:rPr>
  </w:style>
  <w:style w:type="paragraph" w:customStyle="1" w:styleId="d">
    <w:name w:val="d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pi">
    <w:name w:val="p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</w:rPr>
  </w:style>
  <w:style w:type="paragraph" w:customStyle="1" w:styleId="cb">
    <w:name w:val="cb"/>
    <w:basedOn w:val="Normal"/>
    <w:rsid w:val="004841E0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paragraph" w:customStyle="1" w:styleId="ci">
    <w:name w:val="ci"/>
    <w:basedOn w:val="Normal"/>
    <w:rsid w:val="004841E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</w:rPr>
  </w:style>
  <w:style w:type="character" w:customStyle="1" w:styleId="m1">
    <w:name w:val="m1"/>
    <w:rsid w:val="004841E0"/>
    <w:rPr>
      <w:color w:val="0000FF"/>
    </w:rPr>
  </w:style>
  <w:style w:type="character" w:customStyle="1" w:styleId="t1">
    <w:name w:val="t1"/>
    <w:rsid w:val="004841E0"/>
    <w:rPr>
      <w:color w:val="990000"/>
    </w:rPr>
  </w:style>
  <w:style w:type="character" w:customStyle="1" w:styleId="ns1">
    <w:name w:val="ns1"/>
    <w:rsid w:val="004841E0"/>
    <w:rPr>
      <w:color w:val="FF0000"/>
    </w:rPr>
  </w:style>
  <w:style w:type="character" w:customStyle="1" w:styleId="b11">
    <w:name w:val="b1"/>
    <w:rsid w:val="004841E0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4841E0"/>
    <w:rPr>
      <w:b/>
      <w:bCs/>
    </w:rPr>
  </w:style>
  <w:style w:type="character" w:customStyle="1" w:styleId="pi1">
    <w:name w:val="pi1"/>
    <w:rsid w:val="004841E0"/>
    <w:rPr>
      <w:color w:val="0000FF"/>
    </w:rPr>
  </w:style>
  <w:style w:type="paragraph" w:customStyle="1" w:styleId="Abbildung1">
    <w:name w:val="Abbildung 1"/>
    <w:basedOn w:val="Normal"/>
    <w:next w:val="Normal"/>
    <w:rsid w:val="004841E0"/>
    <w:pPr>
      <w:numPr>
        <w:numId w:val="53"/>
      </w:numPr>
      <w:spacing w:after="0"/>
    </w:pPr>
    <w:rPr>
      <w:b/>
      <w:sz w:val="22"/>
    </w:rPr>
  </w:style>
  <w:style w:type="paragraph" w:customStyle="1" w:styleId="IB3">
    <w:name w:val="IB3"/>
    <w:basedOn w:val="Normal"/>
    <w:rsid w:val="004841E0"/>
    <w:pPr>
      <w:numPr>
        <w:numId w:val="5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4841E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4841E0"/>
    <w:pPr>
      <w:numPr>
        <w:numId w:val="5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4841E0"/>
    <w:pPr>
      <w:numPr>
        <w:numId w:val="5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4841E0"/>
    <w:pPr>
      <w:numPr>
        <w:numId w:val="5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">
    <w:name w:val="N"/>
    <w:basedOn w:val="listtext1"/>
    <w:rsid w:val="004841E0"/>
    <w:pPr>
      <w:numPr>
        <w:numId w:val="58"/>
      </w:numPr>
    </w:pPr>
  </w:style>
  <w:style w:type="paragraph" w:customStyle="1" w:styleId="IDL">
    <w:name w:val="IDL"/>
    <w:rsid w:val="004841E0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4841E0"/>
    <w:pPr>
      <w:tabs>
        <w:tab w:val="num" w:pos="432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1">
    <w:name w:val="批注框文本1"/>
    <w:basedOn w:val="Normal"/>
    <w:rsid w:val="004841E0"/>
    <w:rPr>
      <w:sz w:val="18"/>
      <w:szCs w:val="18"/>
    </w:rPr>
  </w:style>
  <w:style w:type="paragraph" w:customStyle="1" w:styleId="pl0">
    <w:name w:val="pl"/>
    <w:basedOn w:val="Normal"/>
    <w:rsid w:val="004841E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I1">
    <w:name w:val="I1"/>
    <w:basedOn w:val="List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4841E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4841E0"/>
    <w:pPr>
      <w:widowControl w:val="0"/>
      <w:pBdr>
        <w:top w:val="none" w:sz="0" w:space="0" w:color="auto"/>
      </w:pBdr>
      <w:tabs>
        <w:tab w:val="num" w:pos="360"/>
        <w:tab w:val="left" w:pos="794"/>
      </w:tabs>
      <w:spacing w:before="313" w:after="0"/>
      <w:ind w:left="360" w:hanging="360"/>
      <w:jc w:val="both"/>
      <w:outlineLvl w:val="9"/>
    </w:pPr>
    <w:rPr>
      <w:rFonts w:ascii="Times" w:hAnsi="Times"/>
      <w:sz w:val="20"/>
    </w:rPr>
  </w:style>
  <w:style w:type="numbering" w:customStyle="1" w:styleId="Mybulletlist">
    <w:name w:val="My bullet list"/>
    <w:rsid w:val="004841E0"/>
    <w:pPr>
      <w:numPr>
        <w:numId w:val="60"/>
      </w:numPr>
    </w:pPr>
  </w:style>
  <w:style w:type="paragraph" w:customStyle="1" w:styleId="CharCharCharChar">
    <w:name w:val="Char Char Char Char"/>
    <w:basedOn w:val="Normal"/>
    <w:semiHidden/>
    <w:rsid w:val="004841E0"/>
    <w:pPr>
      <w:spacing w:after="160" w:line="240" w:lineRule="exact"/>
    </w:pPr>
    <w:rPr>
      <w:rFonts w:ascii="Arial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7</Pages>
  <Words>1976</Words>
  <Characters>11265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10</cp:revision>
  <cp:lastPrinted>1899-12-31T23:00:00Z</cp:lastPrinted>
  <dcterms:created xsi:type="dcterms:W3CDTF">2024-08-02T14:25:00Z</dcterms:created>
  <dcterms:modified xsi:type="dcterms:W3CDTF">2024-08-09T20:08:00Z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